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E43E3" w14:textId="3124264A" w:rsidR="00543719" w:rsidRPr="00477357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77357">
        <w:rPr>
          <w:rFonts w:cs="Arial"/>
        </w:rPr>
        <w:t>SA WG2 Meeting #1</w:t>
      </w:r>
      <w:r w:rsidRPr="00477357">
        <w:rPr>
          <w:rFonts w:eastAsia="宋体" w:cs="Arial" w:hint="eastAsia"/>
        </w:rPr>
        <w:t>2</w:t>
      </w:r>
      <w:r w:rsidR="008C747C" w:rsidRPr="00477357">
        <w:rPr>
          <w:rFonts w:eastAsia="宋体" w:cs="Arial"/>
        </w:rPr>
        <w:t>9</w:t>
      </w:r>
      <w:r w:rsidRPr="00477357">
        <w:rPr>
          <w:rFonts w:cs="Arial"/>
        </w:rPr>
        <w:tab/>
        <w:t>S2-</w:t>
      </w:r>
      <w:r w:rsidR="001A5639">
        <w:t>1810751</w:t>
      </w:r>
    </w:p>
    <w:p w14:paraId="02FF2EDD" w14:textId="3B9ADA98" w:rsidR="00543719" w:rsidRPr="00477357" w:rsidRDefault="008C747C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77357">
        <w:rPr>
          <w:rFonts w:cs="Arial"/>
        </w:rPr>
        <w:t>15</w:t>
      </w:r>
      <w:r w:rsidR="00543719" w:rsidRPr="00477357">
        <w:rPr>
          <w:rFonts w:cs="Arial"/>
        </w:rPr>
        <w:t xml:space="preserve"> - </w:t>
      </w:r>
      <w:r w:rsidRPr="00477357">
        <w:rPr>
          <w:rFonts w:cs="Arial"/>
        </w:rPr>
        <w:t>19</w:t>
      </w:r>
      <w:r w:rsidR="00543719" w:rsidRPr="00477357">
        <w:rPr>
          <w:rFonts w:cs="Arial"/>
        </w:rPr>
        <w:t xml:space="preserve"> </w:t>
      </w:r>
      <w:r w:rsidRPr="00477357">
        <w:rPr>
          <w:rFonts w:cs="Arial"/>
        </w:rPr>
        <w:t>October</w:t>
      </w:r>
      <w:r w:rsidR="00543719" w:rsidRPr="00477357">
        <w:rPr>
          <w:rFonts w:cs="Arial"/>
        </w:rPr>
        <w:t xml:space="preserve"> 2018,</w:t>
      </w:r>
      <w:r w:rsidRPr="00477357">
        <w:rPr>
          <w:rFonts w:cs="Arial"/>
        </w:rPr>
        <w:t xml:space="preserve"> Dongguan, China</w:t>
      </w:r>
      <w:r w:rsidR="00543719" w:rsidRPr="00477357">
        <w:rPr>
          <w:rFonts w:eastAsia="宋体" w:cs="Arial" w:hint="eastAsia"/>
        </w:rPr>
        <w:tab/>
      </w:r>
    </w:p>
    <w:p w14:paraId="4EA66C74" w14:textId="24838B4B" w:rsidR="00396EC1" w:rsidRPr="00C80CB4" w:rsidRDefault="00FA294A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80CB4">
        <w:rPr>
          <w:rFonts w:ascii="Arial" w:hAnsi="Arial" w:cs="Arial"/>
          <w:b/>
          <w:color w:val="auto"/>
        </w:rPr>
        <w:t>Source:</w:t>
      </w:r>
      <w:r w:rsidRPr="00C80CB4">
        <w:rPr>
          <w:rFonts w:ascii="Arial" w:hAnsi="Arial" w:cs="Arial"/>
          <w:b/>
          <w:color w:val="auto"/>
        </w:rPr>
        <w:tab/>
      </w:r>
      <w:r w:rsidR="00956754">
        <w:rPr>
          <w:rFonts w:ascii="Arial" w:hAnsi="Arial" w:cs="Arial"/>
          <w:b/>
          <w:color w:val="auto"/>
          <w:lang w:eastAsia="zh-CN"/>
        </w:rPr>
        <w:t>China Mobile</w:t>
      </w:r>
      <w:r w:rsidR="00E175A1">
        <w:rPr>
          <w:rFonts w:ascii="Arial" w:hAnsi="Arial" w:cs="Arial"/>
          <w:b/>
          <w:color w:val="auto"/>
          <w:lang w:eastAsia="zh-CN"/>
        </w:rPr>
        <w:t>, Huawei</w:t>
      </w:r>
    </w:p>
    <w:p w14:paraId="4ABCBBE8" w14:textId="0D0A666E" w:rsidR="00440983" w:rsidRPr="00681F91" w:rsidRDefault="00440983" w:rsidP="00396EC1">
      <w:pPr>
        <w:rPr>
          <w:rFonts w:ascii="Arial" w:hAnsi="Arial" w:cs="Arial"/>
          <w:b/>
          <w:color w:val="auto"/>
          <w:lang w:eastAsia="zh-CN"/>
        </w:rPr>
      </w:pPr>
      <w:r w:rsidRPr="00C80CB4">
        <w:rPr>
          <w:rFonts w:ascii="Arial" w:hAnsi="Arial" w:cs="Arial"/>
          <w:b/>
          <w:color w:val="auto"/>
        </w:rPr>
        <w:t>Title:</w:t>
      </w:r>
      <w:r w:rsidRPr="00C80CB4">
        <w:rPr>
          <w:rFonts w:ascii="Arial" w:hAnsi="Arial" w:cs="Arial"/>
          <w:b/>
          <w:color w:val="auto"/>
        </w:rPr>
        <w:tab/>
      </w:r>
      <w:r w:rsidR="00396EC1" w:rsidRPr="00C80CB4">
        <w:rPr>
          <w:rFonts w:ascii="Arial" w:hAnsi="Arial" w:cs="Arial"/>
          <w:b/>
          <w:color w:val="auto"/>
        </w:rPr>
        <w:t xml:space="preserve">        </w:t>
      </w:r>
      <w:r w:rsidR="00C80CB4">
        <w:rPr>
          <w:rFonts w:ascii="Arial" w:hAnsi="Arial" w:cs="Arial"/>
          <w:b/>
          <w:color w:val="auto"/>
        </w:rPr>
        <w:t xml:space="preserve">Evaluation of solutions for </w:t>
      </w:r>
      <w:r w:rsidR="0016342D">
        <w:rPr>
          <w:rFonts w:ascii="Arial" w:hAnsi="Arial" w:cs="Arial"/>
          <w:b/>
          <w:color w:val="auto"/>
        </w:rPr>
        <w:t>5G URLLC</w:t>
      </w:r>
      <w:bookmarkStart w:id="0" w:name="_GoBack"/>
      <w:bookmarkEnd w:id="0"/>
      <w:r w:rsidR="0016342D">
        <w:rPr>
          <w:rFonts w:ascii="Arial" w:hAnsi="Arial" w:cs="Arial"/>
          <w:b/>
          <w:color w:val="auto"/>
        </w:rPr>
        <w:t xml:space="preserve"> </w:t>
      </w:r>
      <w:r w:rsidR="00C80CB4">
        <w:rPr>
          <w:rFonts w:ascii="Arial" w:hAnsi="Arial" w:cs="Arial"/>
          <w:b/>
          <w:color w:val="auto"/>
        </w:rPr>
        <w:t>KI #1</w:t>
      </w:r>
    </w:p>
    <w:p w14:paraId="458184A7" w14:textId="77777777" w:rsidR="00440983" w:rsidRPr="00681F9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81F91">
        <w:rPr>
          <w:rFonts w:ascii="Arial" w:hAnsi="Arial" w:cs="Arial"/>
          <w:b/>
          <w:color w:val="auto"/>
        </w:rPr>
        <w:t>Document for:</w:t>
      </w:r>
      <w:r w:rsidRPr="00681F91">
        <w:rPr>
          <w:rFonts w:ascii="Arial" w:hAnsi="Arial" w:cs="Arial"/>
          <w:b/>
          <w:color w:val="auto"/>
        </w:rPr>
        <w:tab/>
      </w:r>
      <w:r w:rsidR="00F70E87" w:rsidRPr="00681F91">
        <w:rPr>
          <w:rFonts w:ascii="Arial" w:hAnsi="Arial" w:cs="Arial"/>
          <w:b/>
          <w:color w:val="auto"/>
        </w:rPr>
        <w:t>Approval</w:t>
      </w:r>
    </w:p>
    <w:p w14:paraId="14CADE8D" w14:textId="5647E816" w:rsidR="00440983" w:rsidRPr="00681F9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81F91">
        <w:rPr>
          <w:rFonts w:ascii="Arial" w:hAnsi="Arial" w:cs="Arial"/>
          <w:b/>
          <w:color w:val="auto"/>
        </w:rPr>
        <w:t>Agenda Item:</w:t>
      </w:r>
      <w:r w:rsidRPr="00681F91">
        <w:rPr>
          <w:rFonts w:ascii="Arial" w:hAnsi="Arial" w:cs="Arial"/>
          <w:b/>
          <w:color w:val="auto"/>
        </w:rPr>
        <w:tab/>
      </w:r>
      <w:r w:rsidR="0067401D" w:rsidRPr="00D05F28">
        <w:rPr>
          <w:rFonts w:ascii="Arial" w:hAnsi="Arial" w:cs="Arial"/>
          <w:b/>
        </w:rPr>
        <w:t>6.</w:t>
      </w:r>
      <w:r w:rsidR="0067401D">
        <w:rPr>
          <w:rFonts w:ascii="Arial" w:hAnsi="Arial" w:cs="Arial" w:hint="eastAsia"/>
          <w:b/>
          <w:lang w:eastAsia="zh-CN"/>
        </w:rPr>
        <w:t>20</w:t>
      </w:r>
    </w:p>
    <w:p w14:paraId="45C87F92" w14:textId="19D6A8D4" w:rsidR="00440983" w:rsidRPr="00681F9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81F91">
        <w:rPr>
          <w:rFonts w:ascii="Arial" w:hAnsi="Arial" w:cs="Arial"/>
          <w:b/>
          <w:color w:val="auto"/>
        </w:rPr>
        <w:t>Work Item / Release:</w:t>
      </w:r>
      <w:r w:rsidRPr="00681F91">
        <w:rPr>
          <w:rFonts w:ascii="Arial" w:hAnsi="Arial" w:cs="Arial"/>
          <w:b/>
          <w:color w:val="auto"/>
        </w:rPr>
        <w:tab/>
      </w:r>
      <w:r w:rsidR="0067401D" w:rsidRPr="00D05F28">
        <w:rPr>
          <w:rFonts w:ascii="Arial" w:hAnsi="Arial" w:cs="Arial"/>
          <w:b/>
        </w:rPr>
        <w:t>FS_</w:t>
      </w:r>
      <w:r w:rsidR="0067401D">
        <w:rPr>
          <w:rFonts w:ascii="Arial" w:hAnsi="Arial" w:cs="Arial"/>
          <w:b/>
        </w:rPr>
        <w:t>5G_</w:t>
      </w:r>
      <w:r w:rsidR="0067401D">
        <w:rPr>
          <w:rFonts w:ascii="Arial" w:hAnsi="Arial" w:cs="Arial" w:hint="eastAsia"/>
          <w:b/>
          <w:lang w:eastAsia="zh-CN"/>
        </w:rPr>
        <w:t>URLLC</w:t>
      </w:r>
    </w:p>
    <w:p w14:paraId="37D2CE4B" w14:textId="2C7E2040" w:rsidR="00F70E87" w:rsidRPr="00681F91" w:rsidRDefault="00440983" w:rsidP="00F70E87">
      <w:pPr>
        <w:rPr>
          <w:rFonts w:ascii="Arial" w:hAnsi="Arial" w:cs="Arial"/>
          <w:i/>
          <w:color w:val="auto"/>
          <w:lang w:eastAsia="zh-CN"/>
        </w:rPr>
      </w:pPr>
      <w:r w:rsidRPr="00681F91">
        <w:rPr>
          <w:rFonts w:ascii="Arial" w:hAnsi="Arial" w:cs="Arial"/>
          <w:i/>
          <w:color w:val="auto"/>
        </w:rPr>
        <w:t>Abstract of the contribution:</w:t>
      </w:r>
      <w:r w:rsidR="00DC29E4" w:rsidRPr="00681F91">
        <w:rPr>
          <w:rFonts w:ascii="Arial" w:hAnsi="Arial" w:cs="Arial"/>
          <w:i/>
          <w:color w:val="auto"/>
        </w:rPr>
        <w:t xml:space="preserve"> </w:t>
      </w:r>
      <w:r w:rsidR="00E15AD1">
        <w:rPr>
          <w:rFonts w:ascii="Arial" w:hAnsi="Arial" w:cs="Arial"/>
          <w:i/>
          <w:color w:val="auto"/>
          <w:lang w:eastAsia="zh-CN"/>
        </w:rPr>
        <w:t>This contribution proposes</w:t>
      </w:r>
      <w:r w:rsidR="001318A7" w:rsidRPr="001318A7">
        <w:rPr>
          <w:rFonts w:ascii="Arial" w:hAnsi="Arial" w:cs="Arial"/>
          <w:i/>
          <w:color w:val="auto"/>
          <w:lang w:eastAsia="zh-CN"/>
        </w:rPr>
        <w:t xml:space="preserve"> </w:t>
      </w:r>
      <w:r w:rsidR="004C2DA9">
        <w:rPr>
          <w:rFonts w:ascii="Arial" w:hAnsi="Arial" w:cs="Arial"/>
          <w:i/>
          <w:color w:val="auto"/>
          <w:lang w:eastAsia="zh-CN"/>
        </w:rPr>
        <w:t>evaluations of solutions</w:t>
      </w:r>
      <w:r w:rsidR="001111F8">
        <w:rPr>
          <w:rFonts w:ascii="Arial" w:hAnsi="Arial" w:cs="Arial"/>
          <w:i/>
          <w:color w:val="auto"/>
          <w:lang w:eastAsia="zh-CN"/>
        </w:rPr>
        <w:t xml:space="preserve"> and conclusions</w:t>
      </w:r>
      <w:r w:rsidR="004C2DA9">
        <w:rPr>
          <w:rFonts w:ascii="Arial" w:hAnsi="Arial" w:cs="Arial"/>
          <w:i/>
          <w:color w:val="auto"/>
          <w:lang w:eastAsia="zh-CN"/>
        </w:rPr>
        <w:t xml:space="preserve"> for K</w:t>
      </w:r>
      <w:r w:rsidR="001318A7" w:rsidRPr="001318A7">
        <w:rPr>
          <w:rFonts w:ascii="Arial" w:hAnsi="Arial" w:cs="Arial"/>
          <w:i/>
          <w:color w:val="auto"/>
          <w:lang w:eastAsia="zh-CN"/>
        </w:rPr>
        <w:t>I#</w:t>
      </w:r>
      <w:r w:rsidR="00681F91">
        <w:rPr>
          <w:rFonts w:ascii="Arial" w:hAnsi="Arial" w:cs="Arial"/>
          <w:i/>
          <w:color w:val="auto"/>
          <w:lang w:eastAsia="zh-CN"/>
        </w:rPr>
        <w:t>1</w:t>
      </w:r>
      <w:r w:rsidR="001318A7">
        <w:rPr>
          <w:rFonts w:ascii="Arial" w:hAnsi="Arial" w:cs="Arial"/>
          <w:i/>
          <w:color w:val="auto"/>
          <w:lang w:eastAsia="zh-CN"/>
        </w:rPr>
        <w:t>.</w:t>
      </w:r>
      <w:r w:rsidR="00EC1FEE" w:rsidRPr="00681F91">
        <w:rPr>
          <w:rFonts w:ascii="Arial" w:hAnsi="Arial" w:cs="Arial"/>
          <w:i/>
          <w:color w:val="auto"/>
          <w:lang w:eastAsia="zh-CN"/>
        </w:rPr>
        <w:t xml:space="preserve"> </w:t>
      </w:r>
    </w:p>
    <w:p w14:paraId="2D40ED50" w14:textId="77777777" w:rsidR="0029597F" w:rsidRPr="00477357" w:rsidRDefault="00F241AD" w:rsidP="00393AF4">
      <w:pPr>
        <w:pStyle w:val="1"/>
        <w:ind w:left="0" w:firstLine="0"/>
        <w:rPr>
          <w:lang w:eastAsia="zh-CN"/>
        </w:rPr>
      </w:pPr>
      <w:r w:rsidRPr="00477357">
        <w:rPr>
          <w:lang w:eastAsia="zh-CN"/>
        </w:rPr>
        <w:t xml:space="preserve">1 </w:t>
      </w:r>
      <w:r w:rsidR="003309DF" w:rsidRPr="00477357">
        <w:rPr>
          <w:lang w:eastAsia="zh-CN"/>
        </w:rPr>
        <w:t>Discussion</w:t>
      </w:r>
    </w:p>
    <w:p w14:paraId="38FD109F" w14:textId="568E89F4" w:rsidR="008C747C" w:rsidRPr="00F73D94" w:rsidRDefault="00681F91" w:rsidP="00F73D94">
      <w:pPr>
        <w:pStyle w:val="B1"/>
        <w:ind w:left="0" w:firstLine="0"/>
        <w:rPr>
          <w:color w:val="auto"/>
          <w:lang w:eastAsia="zh-CN"/>
        </w:rPr>
      </w:pPr>
      <w:r w:rsidRPr="00F73D94">
        <w:rPr>
          <w:color w:val="auto"/>
          <w:lang w:eastAsia="zh-CN"/>
        </w:rPr>
        <w:t xml:space="preserve">The following contribution </w:t>
      </w:r>
      <w:r w:rsidR="00997338" w:rsidRPr="00F73D94">
        <w:rPr>
          <w:color w:val="auto"/>
          <w:lang w:eastAsia="zh-CN"/>
        </w:rPr>
        <w:t xml:space="preserve">discusses the scenarios behinds solutions of KI#1 and </w:t>
      </w:r>
      <w:r w:rsidRPr="00F73D94">
        <w:rPr>
          <w:color w:val="auto"/>
          <w:lang w:eastAsia="zh-CN"/>
        </w:rPr>
        <w:t xml:space="preserve">presents </w:t>
      </w:r>
      <w:r w:rsidR="00997338" w:rsidRPr="00F73D94">
        <w:rPr>
          <w:color w:val="auto"/>
          <w:lang w:eastAsia="zh-CN"/>
        </w:rPr>
        <w:t>a</w:t>
      </w:r>
      <w:r w:rsidR="001111F8" w:rsidRPr="00F73D94">
        <w:rPr>
          <w:color w:val="auto"/>
          <w:lang w:eastAsia="zh-CN"/>
        </w:rPr>
        <w:t>n</w:t>
      </w:r>
      <w:r w:rsidR="00997338" w:rsidRPr="00F73D94">
        <w:rPr>
          <w:color w:val="auto"/>
          <w:lang w:eastAsia="zh-CN"/>
        </w:rPr>
        <w:t xml:space="preserve"> overall </w:t>
      </w:r>
      <w:r w:rsidRPr="00F73D94">
        <w:rPr>
          <w:color w:val="auto"/>
          <w:lang w:eastAsia="zh-CN"/>
        </w:rPr>
        <w:t>evaluation</w:t>
      </w:r>
      <w:r w:rsidR="00997338" w:rsidRPr="00F73D94">
        <w:rPr>
          <w:color w:val="auto"/>
          <w:lang w:eastAsia="zh-CN"/>
        </w:rPr>
        <w:t xml:space="preserve"> to the solutions. </w:t>
      </w:r>
      <w:r w:rsidRPr="00F73D94">
        <w:rPr>
          <w:color w:val="auto"/>
          <w:lang w:eastAsia="zh-CN"/>
        </w:rPr>
        <w:t xml:space="preserve">Based on the evaluation conclusions </w:t>
      </w:r>
      <w:r w:rsidR="001111F8" w:rsidRPr="00F73D94">
        <w:rPr>
          <w:color w:val="auto"/>
          <w:lang w:eastAsia="zh-CN"/>
        </w:rPr>
        <w:t xml:space="preserve">for KI #1 </w:t>
      </w:r>
      <w:r w:rsidRPr="00F73D94">
        <w:rPr>
          <w:color w:val="auto"/>
          <w:lang w:eastAsia="zh-CN"/>
        </w:rPr>
        <w:t xml:space="preserve">are proposed. </w:t>
      </w:r>
    </w:p>
    <w:p w14:paraId="753261C1" w14:textId="77777777" w:rsidR="00331858" w:rsidRPr="00213F3B" w:rsidRDefault="008A3A5F" w:rsidP="00393AF4">
      <w:pPr>
        <w:pStyle w:val="1"/>
        <w:rPr>
          <w:noProof/>
          <w:lang w:eastAsia="en-US"/>
        </w:rPr>
      </w:pPr>
      <w:r w:rsidRPr="00477357">
        <w:rPr>
          <w:noProof/>
          <w:lang w:eastAsia="en-US"/>
        </w:rPr>
        <w:t>2</w:t>
      </w:r>
      <w:r w:rsidR="00E8358E" w:rsidRPr="00477357">
        <w:rPr>
          <w:noProof/>
          <w:lang w:eastAsia="en-US"/>
        </w:rPr>
        <w:t xml:space="preserve"> </w:t>
      </w:r>
      <w:r w:rsidRPr="00213F3B">
        <w:rPr>
          <w:noProof/>
          <w:lang w:eastAsia="en-US"/>
        </w:rPr>
        <w:t>Proposal</w:t>
      </w:r>
    </w:p>
    <w:p w14:paraId="639A9505" w14:textId="41A4B99F" w:rsidR="0069013E" w:rsidRPr="00350F4E" w:rsidRDefault="00BB5297" w:rsidP="001E3C75">
      <w:pPr>
        <w:pStyle w:val="B1"/>
        <w:rPr>
          <w:color w:val="auto"/>
          <w:lang w:eastAsia="zh-CN"/>
        </w:rPr>
      </w:pPr>
      <w:r w:rsidRPr="00681F91">
        <w:rPr>
          <w:color w:val="auto"/>
          <w:lang w:eastAsia="zh-CN"/>
        </w:rPr>
        <w:t xml:space="preserve">It is proposed to make the following changes to the </w:t>
      </w:r>
      <w:r w:rsidR="00681F91">
        <w:rPr>
          <w:rFonts w:ascii="Arial" w:hAnsi="Arial" w:cs="Arial"/>
          <w:color w:val="auto"/>
          <w:lang w:eastAsia="zh-CN"/>
        </w:rPr>
        <w:t>TR 23.725</w:t>
      </w:r>
      <w:r w:rsidRPr="00681F91">
        <w:rPr>
          <w:color w:val="auto"/>
          <w:lang w:eastAsia="zh-CN"/>
        </w:rPr>
        <w:t>.</w:t>
      </w:r>
    </w:p>
    <w:p w14:paraId="3C53D58F" w14:textId="24DB6F2D" w:rsidR="0069013E" w:rsidRPr="00F73D94" w:rsidRDefault="0069013E" w:rsidP="00690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Start of 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</w:t>
      </w:r>
      <w:r w:rsidR="009F247F"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s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* * </w:t>
      </w:r>
    </w:p>
    <w:p w14:paraId="2D6B8F72" w14:textId="77777777" w:rsidR="0069013E" w:rsidRPr="00681F91" w:rsidRDefault="0069013E" w:rsidP="002219A3">
      <w:pPr>
        <w:pStyle w:val="B1"/>
        <w:rPr>
          <w:color w:val="auto"/>
          <w:lang w:eastAsia="zh-CN"/>
        </w:rPr>
      </w:pPr>
    </w:p>
    <w:p w14:paraId="6B0597E7" w14:textId="77777777" w:rsidR="004C2DA9" w:rsidRDefault="004C2DA9" w:rsidP="004C2DA9">
      <w:pPr>
        <w:pStyle w:val="1"/>
        <w:rPr>
          <w:lang w:eastAsia="zh-CN"/>
        </w:rPr>
      </w:pPr>
      <w:bookmarkStart w:id="1" w:name="_Toc524187589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"/>
    </w:p>
    <w:p w14:paraId="50A15873" w14:textId="77777777" w:rsidR="004C2DA9" w:rsidRPr="00184D98" w:rsidRDefault="004C2DA9" w:rsidP="004C2DA9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 w:rsidRPr="00ED6E4F"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70BAB07D" w14:textId="77DCB92B" w:rsidR="00681F91" w:rsidRDefault="00681F91" w:rsidP="00681F91">
      <w:pPr>
        <w:pStyle w:val="2"/>
      </w:pPr>
      <w:proofErr w:type="gramStart"/>
      <w:r>
        <w:t>7.X</w:t>
      </w:r>
      <w:proofErr w:type="gramEnd"/>
      <w:r>
        <w:t xml:space="preserve"> Evaluation of KI#1</w:t>
      </w:r>
    </w:p>
    <w:p w14:paraId="7CC8D073" w14:textId="1E563A63" w:rsidR="00997338" w:rsidRDefault="00681F91" w:rsidP="00681F91">
      <w:pPr>
        <w:rPr>
          <w:lang w:eastAsia="x-none"/>
        </w:rPr>
      </w:pPr>
      <w:r>
        <w:rPr>
          <w:lang w:eastAsia="x-none"/>
        </w:rPr>
        <w:t xml:space="preserve">It is worth noting that the solutions proposed to KI #, solutions #1, #2, #3, #4, #7 and #10 </w:t>
      </w:r>
      <w:r w:rsidR="00B624AB">
        <w:rPr>
          <w:lang w:eastAsia="x-none"/>
        </w:rPr>
        <w:t xml:space="preserve">are based on different assumptions and therefore </w:t>
      </w:r>
      <w:r>
        <w:rPr>
          <w:lang w:eastAsia="x-none"/>
        </w:rPr>
        <w:t xml:space="preserve">do not necessarily address identical scenarios. </w:t>
      </w:r>
    </w:p>
    <w:p w14:paraId="730D8495" w14:textId="22275A6A" w:rsidR="00997338" w:rsidRDefault="00681F91" w:rsidP="00681F91">
      <w:r>
        <w:rPr>
          <w:lang w:eastAsia="x-none"/>
        </w:rPr>
        <w:t xml:space="preserve">Solution </w:t>
      </w:r>
      <w:r w:rsidR="00997338">
        <w:rPr>
          <w:lang w:eastAsia="x-none"/>
        </w:rPr>
        <w:t xml:space="preserve">#1, </w:t>
      </w:r>
      <w:r>
        <w:rPr>
          <w:lang w:eastAsia="x-none"/>
        </w:rPr>
        <w:t xml:space="preserve">#2 and #10 are only valid if </w:t>
      </w:r>
      <w:r w:rsidR="00D41F02" w:rsidRPr="00D41F02">
        <w:rPr>
          <w:lang w:eastAsia="x-none"/>
        </w:rPr>
        <w:t>DN</w:t>
      </w:r>
      <w:r w:rsidRPr="00D41F02">
        <w:rPr>
          <w:lang w:eastAsia="x-none"/>
        </w:rPr>
        <w:t xml:space="preserve"> </w:t>
      </w:r>
      <w:r w:rsidR="00D41F02" w:rsidRPr="00D41F02">
        <w:rPr>
          <w:lang w:eastAsia="x-none"/>
        </w:rPr>
        <w:t>and</w:t>
      </w:r>
      <w:r w:rsidRPr="00D41F02">
        <w:rPr>
          <w:lang w:eastAsia="x-none"/>
        </w:rPr>
        <w:t xml:space="preserve"> UE</w:t>
      </w:r>
      <w:r>
        <w:rPr>
          <w:lang w:eastAsia="x-none"/>
        </w:rPr>
        <w:t xml:space="preserve"> </w:t>
      </w:r>
      <w:r w:rsidR="00D41F02">
        <w:rPr>
          <w:color w:val="auto"/>
          <w:szCs w:val="16"/>
          <w:lang w:val="en-US" w:eastAsia="zh-CN"/>
        </w:rPr>
        <w:t>application layer</w:t>
      </w:r>
      <w:r w:rsidR="00D41F02">
        <w:rPr>
          <w:lang w:eastAsia="x-none"/>
        </w:rPr>
        <w:t xml:space="preserve"> </w:t>
      </w:r>
      <w:r>
        <w:rPr>
          <w:lang w:eastAsia="x-none"/>
        </w:rPr>
        <w:t xml:space="preserve">support </w:t>
      </w:r>
      <w:r w:rsidR="0019729D">
        <w:rPr>
          <w:lang w:eastAsia="x-none"/>
        </w:rPr>
        <w:t xml:space="preserve">traffic </w:t>
      </w:r>
      <w:r w:rsidR="00997338">
        <w:rPr>
          <w:lang w:eastAsia="x-none"/>
        </w:rPr>
        <w:t xml:space="preserve">replication and elimination functions (e.g. </w:t>
      </w:r>
      <w:r>
        <w:rPr>
          <w:lang w:eastAsia="x-none"/>
        </w:rPr>
        <w:t xml:space="preserve">TSN </w:t>
      </w:r>
      <w:r w:rsidR="00997338">
        <w:rPr>
          <w:lang w:eastAsia="x-none"/>
        </w:rPr>
        <w:t>FRER mechanism defined in IEEE 802.1CB</w:t>
      </w:r>
      <w:r w:rsidR="00997338" w:rsidRPr="00D41F02">
        <w:rPr>
          <w:lang w:eastAsia="x-none"/>
        </w:rPr>
        <w:t>[x]</w:t>
      </w:r>
      <w:r w:rsidR="00997338">
        <w:rPr>
          <w:lang w:eastAsia="x-none"/>
        </w:rPr>
        <w:t xml:space="preserve">) </w:t>
      </w:r>
      <w:r w:rsidR="00997338">
        <w:t xml:space="preserve">; </w:t>
      </w:r>
    </w:p>
    <w:p w14:paraId="786662E0" w14:textId="3CF1BA41" w:rsidR="00B624AB" w:rsidRDefault="00997338" w:rsidP="00681F91">
      <w:r>
        <w:t>S</w:t>
      </w:r>
      <w:r w:rsidR="00681F91">
        <w:t xml:space="preserve">olution #3 and #4 are </w:t>
      </w:r>
      <w:r>
        <w:t xml:space="preserve">valid on </w:t>
      </w:r>
      <w:r w:rsidR="00681F91">
        <w:t>the generic cases</w:t>
      </w:r>
      <w:r>
        <w:t xml:space="preserve"> and has no dependency on the DN/application mechanism</w:t>
      </w:r>
      <w:r w:rsidR="00681F91">
        <w:t>. Therein sol</w:t>
      </w:r>
      <w:r>
        <w:t xml:space="preserve">ution </w:t>
      </w:r>
      <w:r w:rsidR="00681F91">
        <w:t xml:space="preserve">#3 assumes that </w:t>
      </w:r>
      <w:r w:rsidR="00B624AB">
        <w:t>reliability is not enough on both</w:t>
      </w:r>
      <w:r>
        <w:t xml:space="preserve"> single</w:t>
      </w:r>
      <w:r w:rsidR="00681F91">
        <w:t xml:space="preserve"> RAN </w:t>
      </w:r>
      <w:r>
        <w:t xml:space="preserve">node </w:t>
      </w:r>
      <w:r w:rsidR="00B624AB">
        <w:t xml:space="preserve">and N3/N9 interface, </w:t>
      </w:r>
      <w:r w:rsidR="00681F91">
        <w:t xml:space="preserve">while solution #4 assume that </w:t>
      </w:r>
      <w:r w:rsidR="00B624AB">
        <w:t>reliability is not enough on N3/N9 interface only</w:t>
      </w:r>
      <w:r w:rsidR="00681F91">
        <w:t>.</w:t>
      </w:r>
    </w:p>
    <w:p w14:paraId="50002E3B" w14:textId="5014415C" w:rsidR="00681F91" w:rsidRDefault="00681F91" w:rsidP="00681F91">
      <w:pPr>
        <w:rPr>
          <w:lang w:eastAsia="x-none"/>
        </w:rPr>
      </w:pPr>
      <w:r>
        <w:t xml:space="preserve">Solutions #7 </w:t>
      </w:r>
      <w:r w:rsidR="00B624AB">
        <w:t>can be considered as</w:t>
      </w:r>
      <w:r>
        <w:t xml:space="preserve"> complementary to </w:t>
      </w:r>
      <w:r w:rsidR="00B624AB">
        <w:t xml:space="preserve">solution </w:t>
      </w:r>
      <w:r w:rsidR="00DA7866">
        <w:t>#1(</w:t>
      </w:r>
      <w:r w:rsidR="006B134F">
        <w:t xml:space="preserve">but </w:t>
      </w:r>
      <w:r w:rsidR="00DA7866">
        <w:t xml:space="preserve">with single UPF), </w:t>
      </w:r>
      <w:r>
        <w:t xml:space="preserve">#3 and #4 </w:t>
      </w:r>
      <w:r w:rsidR="00B624AB">
        <w:t>by allowing</w:t>
      </w:r>
      <w:r>
        <w:t xml:space="preserve"> </w:t>
      </w:r>
      <w:r w:rsidR="00DA7866">
        <w:t xml:space="preserve">the </w:t>
      </w:r>
      <w:r w:rsidR="00B624AB">
        <w:t>UPF to detect the possible replication in DN then determine whether replication is needed or not in 3GPP domain</w:t>
      </w:r>
      <w: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DA7866" w14:paraId="6CF3B14C" w14:textId="77777777" w:rsidTr="00F73D94">
        <w:tc>
          <w:tcPr>
            <w:tcW w:w="5240" w:type="dxa"/>
          </w:tcPr>
          <w:p w14:paraId="4C983CD5" w14:textId="1C8AD8D6" w:rsidR="00DA7866" w:rsidRDefault="00DA7866" w:rsidP="00681F91">
            <w:pPr>
              <w:jc w:val="center"/>
            </w:pPr>
            <w:r>
              <w:t>Scenarios</w:t>
            </w:r>
          </w:p>
        </w:tc>
        <w:tc>
          <w:tcPr>
            <w:tcW w:w="4388" w:type="dxa"/>
          </w:tcPr>
          <w:p w14:paraId="07629B7D" w14:textId="15AD4A55" w:rsidR="00DA7866" w:rsidRDefault="00DA7866" w:rsidP="00681F91">
            <w:pPr>
              <w:jc w:val="center"/>
            </w:pPr>
            <w:r>
              <w:t>Solutions</w:t>
            </w:r>
          </w:p>
        </w:tc>
      </w:tr>
      <w:tr w:rsidR="00DA7866" w14:paraId="5F5366B5" w14:textId="77777777" w:rsidTr="00F73D94">
        <w:tc>
          <w:tcPr>
            <w:tcW w:w="5240" w:type="dxa"/>
          </w:tcPr>
          <w:p w14:paraId="5BE594DD" w14:textId="4608E07C" w:rsidR="00DA7866" w:rsidRDefault="00DA7866" w:rsidP="00F73D94">
            <w:r>
              <w:t>DN/Application layer of UE support</w:t>
            </w:r>
            <w:r w:rsidR="00446881">
              <w:t>s</w:t>
            </w:r>
            <w:r>
              <w:t xml:space="preserve"> redundant transmission mechanism</w:t>
            </w:r>
          </w:p>
        </w:tc>
        <w:tc>
          <w:tcPr>
            <w:tcW w:w="4388" w:type="dxa"/>
          </w:tcPr>
          <w:p w14:paraId="118CBDA0" w14:textId="1BDFE177" w:rsidR="00DA7866" w:rsidRDefault="00DA7866">
            <w:pPr>
              <w:jc w:val="center"/>
            </w:pPr>
            <w:r>
              <w:t>Solution #1,#2,#10</w:t>
            </w:r>
          </w:p>
        </w:tc>
      </w:tr>
      <w:tr w:rsidR="00DA7866" w14:paraId="2C7B9834" w14:textId="77777777" w:rsidTr="00F73D94">
        <w:tc>
          <w:tcPr>
            <w:tcW w:w="5240" w:type="dxa"/>
          </w:tcPr>
          <w:p w14:paraId="1D9827D1" w14:textId="478E0B6F" w:rsidR="00DA7866" w:rsidRDefault="00DA7866" w:rsidP="00F73D94">
            <w:r>
              <w:t>DN/Application layer of UE do</w:t>
            </w:r>
            <w:r w:rsidR="00446881">
              <w:t>es</w:t>
            </w:r>
            <w:r>
              <w:t>n’t necessarily support redundant transmission mechanism</w:t>
            </w:r>
          </w:p>
        </w:tc>
        <w:tc>
          <w:tcPr>
            <w:tcW w:w="4388" w:type="dxa"/>
          </w:tcPr>
          <w:p w14:paraId="713C2C47" w14:textId="76D95DFB" w:rsidR="00DA7866" w:rsidRDefault="00DA7866" w:rsidP="00681F91">
            <w:pPr>
              <w:jc w:val="center"/>
            </w:pPr>
            <w:r>
              <w:t>Solution #3,#4,#7</w:t>
            </w:r>
          </w:p>
        </w:tc>
      </w:tr>
    </w:tbl>
    <w:p w14:paraId="0F72DECA" w14:textId="33070456" w:rsidR="00681F91" w:rsidRDefault="006B134F" w:rsidP="00681F91">
      <w:r>
        <w:t>The following table shows special impacts/assumptions of the above solutions to different NFs including UE, RAN, CN and DN.</w:t>
      </w:r>
    </w:p>
    <w:p w14:paraId="2F3E2C4A" w14:textId="77777777" w:rsidR="0019729D" w:rsidRPr="00683289" w:rsidRDefault="0019729D" w:rsidP="00681F91"/>
    <w:tbl>
      <w:tblPr>
        <w:tblStyle w:val="TableGrid1"/>
        <w:tblW w:w="96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2552"/>
        <w:gridCol w:w="2126"/>
        <w:gridCol w:w="1975"/>
      </w:tblGrid>
      <w:tr w:rsidR="00681F91" w:rsidRPr="009644CF" w14:paraId="0B89DCB3" w14:textId="77777777" w:rsidTr="00F73D94">
        <w:trPr>
          <w:trHeight w:val="215"/>
        </w:trPr>
        <w:tc>
          <w:tcPr>
            <w:tcW w:w="851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4D991D2" w14:textId="77777777" w:rsidR="00681F91" w:rsidRPr="009644CF" w:rsidRDefault="00681F91" w:rsidP="00A86362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lastRenderedPageBreak/>
              <w:t>Solution</w:t>
            </w:r>
          </w:p>
        </w:tc>
        <w:tc>
          <w:tcPr>
            <w:tcW w:w="2126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9BC0618" w14:textId="57C63BB1" w:rsidR="00681F91" w:rsidRPr="009644CF" w:rsidRDefault="00F76BEF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Main i</w:t>
            </w:r>
            <w:r w:rsidR="00DA7866">
              <w:rPr>
                <w:color w:val="auto"/>
                <w:szCs w:val="16"/>
                <w:lang w:val="en-US" w:eastAsia="zh-CN"/>
              </w:rPr>
              <w:t xml:space="preserve">mpacts to </w:t>
            </w:r>
            <w:r w:rsidR="00681F91" w:rsidRPr="009644CF">
              <w:rPr>
                <w:color w:val="auto"/>
                <w:szCs w:val="16"/>
                <w:lang w:val="en-US" w:eastAsia="zh-CN"/>
              </w:rPr>
              <w:t xml:space="preserve">RAN 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6D42BAA1" w14:textId="263FF8D9" w:rsidR="00681F91" w:rsidRPr="009644CF" w:rsidRDefault="00F76BEF" w:rsidP="00A86362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Main impacts </w:t>
            </w:r>
            <w:r w:rsidR="00DA7866">
              <w:rPr>
                <w:color w:val="auto"/>
                <w:szCs w:val="16"/>
                <w:lang w:val="en-US" w:eastAsia="zh-CN"/>
              </w:rPr>
              <w:t xml:space="preserve">to </w:t>
            </w:r>
            <w:r w:rsidR="00681F91">
              <w:rPr>
                <w:color w:val="auto"/>
                <w:szCs w:val="16"/>
                <w:lang w:val="en-US" w:eastAsia="zh-CN"/>
              </w:rPr>
              <w:t>Core</w:t>
            </w:r>
          </w:p>
        </w:tc>
        <w:tc>
          <w:tcPr>
            <w:tcW w:w="2126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3FEB29E" w14:textId="4ABB251B" w:rsidR="00681F91" w:rsidRPr="009644CF" w:rsidRDefault="00F76BEF" w:rsidP="00A86362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Main impacts </w:t>
            </w:r>
            <w:r w:rsidR="00DA7866">
              <w:rPr>
                <w:color w:val="auto"/>
                <w:szCs w:val="16"/>
                <w:lang w:val="en-US" w:eastAsia="zh-CN"/>
              </w:rPr>
              <w:t xml:space="preserve">to </w:t>
            </w:r>
            <w:r w:rsidR="00681F91">
              <w:rPr>
                <w:color w:val="auto"/>
                <w:szCs w:val="16"/>
                <w:lang w:val="en-US" w:eastAsia="zh-CN"/>
              </w:rPr>
              <w:t>UE</w:t>
            </w:r>
          </w:p>
        </w:tc>
        <w:tc>
          <w:tcPr>
            <w:tcW w:w="1975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D172240" w14:textId="003F67BD" w:rsidR="00681F91" w:rsidRPr="009644CF" w:rsidRDefault="00DA7866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Assumption on </w:t>
            </w:r>
            <w:r w:rsidR="00681F91">
              <w:rPr>
                <w:color w:val="auto"/>
                <w:szCs w:val="16"/>
                <w:lang w:val="en-US" w:eastAsia="zh-CN"/>
              </w:rPr>
              <w:t>Application/DN</w:t>
            </w:r>
          </w:p>
        </w:tc>
      </w:tr>
      <w:tr w:rsidR="00681F91" w:rsidRPr="009644CF" w14:paraId="66BEE074" w14:textId="77777777" w:rsidTr="00F73D94">
        <w:trPr>
          <w:trHeight w:val="1094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42E484A3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#1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358ACAB3" w14:textId="2D12978D" w:rsidR="00681F91" w:rsidRPr="00F73D94" w:rsidRDefault="00681F91">
            <w:pPr>
              <w:pStyle w:val="af1"/>
              <w:widowControl w:val="0"/>
              <w:numPr>
                <w:ilvl w:val="0"/>
                <w:numId w:val="1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M-RAN </w:t>
            </w:r>
            <w:r w:rsidR="00376E57">
              <w:rPr>
                <w:color w:val="auto"/>
                <w:szCs w:val="16"/>
                <w:lang w:val="en-US" w:eastAsia="zh-CN"/>
              </w:rPr>
              <w:t>switches</w:t>
            </w:r>
            <w:r w:rsidRPr="003B1DCE">
              <w:rPr>
                <w:color w:val="auto"/>
                <w:szCs w:val="16"/>
                <w:lang w:val="en-US" w:eastAsia="zh-CN"/>
              </w:rPr>
              <w:t xml:space="preserve"> </w:t>
            </w:r>
            <w:r w:rsidR="00F76BEF">
              <w:rPr>
                <w:color w:val="auto"/>
                <w:szCs w:val="16"/>
                <w:lang w:val="en-US" w:eastAsia="zh-CN"/>
              </w:rPr>
              <w:t xml:space="preserve">the second </w:t>
            </w:r>
            <w:r w:rsidRPr="003B1DCE">
              <w:rPr>
                <w:color w:val="auto"/>
                <w:szCs w:val="16"/>
                <w:lang w:val="en-US" w:eastAsia="zh-CN"/>
              </w:rPr>
              <w:t>session to S-RAN based on instruction from SMF.</w:t>
            </w:r>
          </w:p>
        </w:tc>
        <w:tc>
          <w:tcPr>
            <w:tcW w:w="2552" w:type="dxa"/>
          </w:tcPr>
          <w:p w14:paraId="46B56ED4" w14:textId="0A8D8019" w:rsidR="00F76BEF" w:rsidRDefault="00F76BEF" w:rsidP="00A65383">
            <w:pPr>
              <w:pStyle w:val="af1"/>
              <w:widowControl w:val="0"/>
              <w:numPr>
                <w:ilvl w:val="0"/>
                <w:numId w:val="5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SMF indicates M-RAN whether a session needs to switch to S-RAN during PDU session setup.</w:t>
            </w:r>
          </w:p>
          <w:p w14:paraId="1449F1CB" w14:textId="7E72DF95" w:rsidR="00681F91" w:rsidRPr="003B1DCE" w:rsidRDefault="00F76BEF">
            <w:pPr>
              <w:pStyle w:val="af1"/>
              <w:widowControl w:val="0"/>
              <w:numPr>
                <w:ilvl w:val="0"/>
                <w:numId w:val="5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SMF/UPF selection </w:t>
            </w:r>
            <w:r w:rsidR="00350CA1">
              <w:rPr>
                <w:color w:val="auto"/>
                <w:szCs w:val="16"/>
                <w:lang w:val="en-US" w:eastAsia="zh-CN"/>
              </w:rPr>
              <w:t>to ensure redundant PDU sessions can be served by different SMF and UPF.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3385BE8B" w14:textId="17F852FD" w:rsidR="00681F91" w:rsidRDefault="00681F91">
            <w:pPr>
              <w:pStyle w:val="af1"/>
              <w:widowControl w:val="0"/>
              <w:numPr>
                <w:ilvl w:val="0"/>
                <w:numId w:val="10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3B1DCE">
              <w:rPr>
                <w:color w:val="auto"/>
                <w:szCs w:val="16"/>
                <w:lang w:val="en-US" w:eastAsia="zh-CN"/>
              </w:rPr>
              <w:t xml:space="preserve">UE </w:t>
            </w:r>
            <w:r w:rsidR="00350CA1">
              <w:rPr>
                <w:color w:val="auto"/>
                <w:szCs w:val="16"/>
                <w:lang w:val="en-US" w:eastAsia="zh-CN"/>
              </w:rPr>
              <w:t>triggers the setup of redundant PDU sessions.</w:t>
            </w:r>
          </w:p>
          <w:p w14:paraId="73CDAC38" w14:textId="42484C69" w:rsidR="00350CA1" w:rsidRPr="003B1DCE" w:rsidRDefault="00350CA1">
            <w:pPr>
              <w:pStyle w:val="af1"/>
              <w:widowControl w:val="0"/>
              <w:numPr>
                <w:ilvl w:val="0"/>
                <w:numId w:val="10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Support </w:t>
            </w:r>
            <w:r w:rsidRPr="003B1DCE">
              <w:rPr>
                <w:color w:val="auto"/>
                <w:szCs w:val="16"/>
                <w:lang w:val="en-US" w:eastAsia="zh-CN"/>
              </w:rPr>
              <w:t xml:space="preserve">for </w:t>
            </w:r>
            <w:r>
              <w:rPr>
                <w:color w:val="auto"/>
                <w:szCs w:val="16"/>
                <w:lang w:val="en-US" w:eastAsia="zh-CN"/>
              </w:rPr>
              <w:t>TSN FRER in UE application layer.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3454D861" w14:textId="2C947121" w:rsidR="00681F91" w:rsidRDefault="00681F91" w:rsidP="00A65383">
            <w:pPr>
              <w:pStyle w:val="af1"/>
              <w:widowControl w:val="0"/>
              <w:numPr>
                <w:ilvl w:val="0"/>
                <w:numId w:val="1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3B1DCE">
              <w:rPr>
                <w:color w:val="auto"/>
                <w:szCs w:val="16"/>
                <w:lang w:val="en-US" w:eastAsia="zh-CN"/>
              </w:rPr>
              <w:t>Support for TSN</w:t>
            </w:r>
            <w:r w:rsidR="00350CA1">
              <w:rPr>
                <w:color w:val="auto"/>
                <w:szCs w:val="16"/>
                <w:lang w:val="en-US" w:eastAsia="zh-CN"/>
              </w:rPr>
              <w:t xml:space="preserve"> FRER</w:t>
            </w:r>
            <w:r w:rsidRPr="003B1DCE">
              <w:rPr>
                <w:color w:val="auto"/>
                <w:szCs w:val="16"/>
                <w:lang w:val="en-US" w:eastAsia="zh-CN"/>
              </w:rPr>
              <w:t xml:space="preserve"> at </w:t>
            </w:r>
            <w:r w:rsidR="00350CA1">
              <w:rPr>
                <w:color w:val="auto"/>
                <w:szCs w:val="16"/>
                <w:lang w:val="en-US" w:eastAsia="zh-CN"/>
              </w:rPr>
              <w:t xml:space="preserve">application </w:t>
            </w:r>
            <w:r w:rsidRPr="003B1DCE">
              <w:rPr>
                <w:color w:val="auto"/>
                <w:szCs w:val="16"/>
                <w:lang w:val="en-US" w:eastAsia="zh-CN"/>
              </w:rPr>
              <w:t>layer</w:t>
            </w:r>
            <w:r w:rsidR="00350CA1">
              <w:rPr>
                <w:color w:val="auto"/>
                <w:szCs w:val="16"/>
                <w:lang w:val="en-US" w:eastAsia="zh-CN"/>
              </w:rPr>
              <w:t>.</w:t>
            </w:r>
          </w:p>
          <w:p w14:paraId="35FDDAC7" w14:textId="02FAECC4" w:rsidR="00681F91" w:rsidRPr="003B1DCE" w:rsidRDefault="00681F91">
            <w:pPr>
              <w:pStyle w:val="af1"/>
              <w:widowControl w:val="0"/>
              <w:numPr>
                <w:ilvl w:val="0"/>
                <w:numId w:val="1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6226A7">
              <w:rPr>
                <w:color w:val="auto"/>
                <w:szCs w:val="16"/>
                <w:lang w:val="en-US" w:eastAsia="zh-CN"/>
              </w:rPr>
              <w:t xml:space="preserve">Ability to indicate </w:t>
            </w:r>
            <w:r w:rsidR="00350CA1" w:rsidRPr="006226A7">
              <w:rPr>
                <w:color w:val="auto"/>
                <w:szCs w:val="16"/>
                <w:lang w:val="en-US" w:eastAsia="zh-CN"/>
              </w:rPr>
              <w:t>the redundant TSN streams</w:t>
            </w:r>
            <w:r w:rsidRPr="006226A7">
              <w:rPr>
                <w:color w:val="auto"/>
                <w:szCs w:val="16"/>
                <w:lang w:val="en-US" w:eastAsia="zh-CN"/>
              </w:rPr>
              <w:t xml:space="preserve"> to the 3GPP system</w:t>
            </w:r>
            <w:r w:rsidR="00350CA1" w:rsidRPr="006226A7">
              <w:rPr>
                <w:color w:val="auto"/>
                <w:szCs w:val="16"/>
                <w:lang w:val="en-US" w:eastAsia="zh-CN"/>
              </w:rPr>
              <w:t xml:space="preserve"> so that they can be</w:t>
            </w:r>
            <w:r w:rsidR="005A1D29" w:rsidRPr="006226A7">
              <w:rPr>
                <w:color w:val="auto"/>
                <w:szCs w:val="16"/>
                <w:lang w:val="en-US" w:eastAsia="zh-CN"/>
              </w:rPr>
              <w:t xml:space="preserve"> transferred via different UPFs</w:t>
            </w:r>
            <w:r w:rsidR="005A1D29" w:rsidRPr="006226A7">
              <w:rPr>
                <w:rFonts w:hint="eastAsia"/>
                <w:color w:val="auto"/>
                <w:szCs w:val="16"/>
                <w:lang w:val="en-US" w:eastAsia="zh-CN"/>
              </w:rPr>
              <w:t>?</w:t>
            </w:r>
          </w:p>
        </w:tc>
      </w:tr>
      <w:tr w:rsidR="00681F91" w:rsidRPr="009644CF" w14:paraId="4856C6BB" w14:textId="77777777" w:rsidTr="00F73D94">
        <w:trPr>
          <w:trHeight w:val="647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43B5AC04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#2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2B94E22E" w14:textId="784C9663" w:rsidR="00681F91" w:rsidRPr="00E85BC9" w:rsidRDefault="00E20175" w:rsidP="00A65383">
            <w:pPr>
              <w:pStyle w:val="af1"/>
              <w:widowControl w:val="0"/>
              <w:numPr>
                <w:ilvl w:val="0"/>
                <w:numId w:val="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RG broadcasting</w:t>
            </w:r>
          </w:p>
          <w:p w14:paraId="20416AE6" w14:textId="7EA2E9A3" w:rsidR="00681F91" w:rsidRPr="00E85BC9" w:rsidRDefault="00681F91">
            <w:pPr>
              <w:pStyle w:val="af1"/>
              <w:widowControl w:val="0"/>
              <w:numPr>
                <w:ilvl w:val="0"/>
                <w:numId w:val="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E85BC9">
              <w:rPr>
                <w:color w:val="auto"/>
                <w:szCs w:val="16"/>
                <w:lang w:val="en-US" w:eastAsia="zh-CN"/>
              </w:rPr>
              <w:t>Target RAN selection based on RG</w:t>
            </w:r>
            <w:r>
              <w:rPr>
                <w:color w:val="auto"/>
                <w:szCs w:val="16"/>
                <w:lang w:val="en-US" w:eastAsia="zh-CN"/>
              </w:rPr>
              <w:t xml:space="preserve"> match to UE RG</w:t>
            </w:r>
            <w:r w:rsidRPr="00E85BC9">
              <w:rPr>
                <w:color w:val="auto"/>
                <w:szCs w:val="16"/>
                <w:lang w:val="en-US" w:eastAsia="zh-CN"/>
              </w:rPr>
              <w:t xml:space="preserve"> during HO</w:t>
            </w:r>
          </w:p>
        </w:tc>
        <w:tc>
          <w:tcPr>
            <w:tcW w:w="2552" w:type="dxa"/>
          </w:tcPr>
          <w:p w14:paraId="480AD4D0" w14:textId="7F1865AC" w:rsidR="00681F91" w:rsidRPr="003B1DCE" w:rsidRDefault="00E20175" w:rsidP="00A65383">
            <w:pPr>
              <w:pStyle w:val="af1"/>
              <w:widowControl w:val="0"/>
              <w:numPr>
                <w:ilvl w:val="0"/>
                <w:numId w:val="6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RG based duplication network deployment, each RG has a full disjoint CN.</w:t>
            </w:r>
          </w:p>
          <w:p w14:paraId="6292FB8A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</w:p>
          <w:p w14:paraId="3BC8BE04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4366C7FD" w14:textId="16EDED29" w:rsidR="00E20175" w:rsidRPr="00E20175" w:rsidRDefault="00E20175">
            <w:pPr>
              <w:pStyle w:val="af1"/>
              <w:widowControl w:val="0"/>
              <w:numPr>
                <w:ilvl w:val="0"/>
                <w:numId w:val="11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E20175">
              <w:rPr>
                <w:color w:val="auto"/>
                <w:szCs w:val="16"/>
                <w:lang w:val="en-US" w:eastAsia="zh-CN"/>
              </w:rPr>
              <w:t>RG based RAN selection.</w:t>
            </w:r>
          </w:p>
          <w:p w14:paraId="5423ED19" w14:textId="59F8A4C9" w:rsidR="00681F91" w:rsidRPr="00F73D94" w:rsidRDefault="00E20175" w:rsidP="00F73D94">
            <w:pPr>
              <w:pStyle w:val="af1"/>
              <w:numPr>
                <w:ilvl w:val="0"/>
                <w:numId w:val="11"/>
              </w:numPr>
              <w:ind w:firstLineChars="0"/>
              <w:rPr>
                <w:color w:val="auto"/>
                <w:szCs w:val="16"/>
                <w:lang w:val="en-US" w:eastAsia="zh-CN"/>
              </w:rPr>
            </w:pPr>
            <w:r w:rsidRPr="00F73D94">
              <w:rPr>
                <w:color w:val="auto"/>
                <w:szCs w:val="16"/>
                <w:lang w:val="en-US" w:eastAsia="zh-CN"/>
              </w:rPr>
              <w:t xml:space="preserve">Support for TSN FRER in </w:t>
            </w:r>
            <w:r>
              <w:rPr>
                <w:color w:val="auto"/>
                <w:szCs w:val="16"/>
                <w:lang w:val="en-US" w:eastAsia="zh-CN"/>
              </w:rPr>
              <w:t>device</w:t>
            </w:r>
            <w:r w:rsidR="00446881">
              <w:rPr>
                <w:color w:val="auto"/>
                <w:szCs w:val="16"/>
                <w:lang w:val="en-US" w:eastAsia="zh-CN"/>
              </w:rPr>
              <w:t xml:space="preserve"> level</w:t>
            </w:r>
            <w:r w:rsidRPr="00F73D94">
              <w:rPr>
                <w:color w:val="auto"/>
                <w:szCs w:val="16"/>
                <w:lang w:val="en-US" w:eastAsia="zh-CN"/>
              </w:rPr>
              <w:t>.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537EF3AB" w14:textId="3B5AFDB3" w:rsidR="00681F91" w:rsidRPr="003B1DCE" w:rsidRDefault="00E20175" w:rsidP="00A65383">
            <w:pPr>
              <w:pStyle w:val="af1"/>
              <w:widowControl w:val="0"/>
              <w:numPr>
                <w:ilvl w:val="0"/>
                <w:numId w:val="13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same as solution #1</w:t>
            </w:r>
          </w:p>
        </w:tc>
      </w:tr>
      <w:tr w:rsidR="00681F91" w:rsidRPr="009644CF" w14:paraId="00FE3031" w14:textId="77777777" w:rsidTr="00F73D94">
        <w:trPr>
          <w:trHeight w:val="1094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4412D08C" w14:textId="3FAA260B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#3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3F329E5C" w14:textId="64B56663" w:rsidR="00E20175" w:rsidRPr="00E20175" w:rsidRDefault="00E20175" w:rsidP="00E20175">
            <w:pPr>
              <w:pStyle w:val="af1"/>
              <w:widowControl w:val="0"/>
              <w:numPr>
                <w:ilvl w:val="0"/>
                <w:numId w:val="3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E20175">
              <w:rPr>
                <w:color w:val="auto"/>
                <w:szCs w:val="16"/>
                <w:lang w:val="en-US" w:eastAsia="zh-CN"/>
              </w:rPr>
              <w:t>M-RAN set</w:t>
            </w:r>
            <w:r w:rsidR="006842C4">
              <w:rPr>
                <w:color w:val="auto"/>
                <w:szCs w:val="16"/>
                <w:lang w:val="en-US" w:eastAsia="zh-CN"/>
              </w:rPr>
              <w:t>s</w:t>
            </w:r>
            <w:r w:rsidRPr="00E20175">
              <w:rPr>
                <w:color w:val="auto"/>
                <w:szCs w:val="16"/>
                <w:lang w:val="en-US" w:eastAsia="zh-CN"/>
              </w:rPr>
              <w:t xml:space="preserve"> up two </w:t>
            </w:r>
            <w:r w:rsidR="006842C4">
              <w:rPr>
                <w:color w:val="auto"/>
                <w:szCs w:val="16"/>
                <w:lang w:val="en-US" w:eastAsia="zh-CN"/>
              </w:rPr>
              <w:t xml:space="preserve">N3 </w:t>
            </w:r>
            <w:r w:rsidRPr="00E20175">
              <w:rPr>
                <w:color w:val="auto"/>
                <w:szCs w:val="16"/>
                <w:lang w:val="en-US" w:eastAsia="zh-CN"/>
              </w:rPr>
              <w:t xml:space="preserve">tunnels </w:t>
            </w:r>
            <w:r w:rsidR="006842C4">
              <w:rPr>
                <w:color w:val="auto"/>
                <w:szCs w:val="16"/>
                <w:lang w:val="en-US" w:eastAsia="zh-CN"/>
              </w:rPr>
              <w:t xml:space="preserve">for a </w:t>
            </w:r>
            <w:proofErr w:type="spellStart"/>
            <w:r w:rsidR="006842C4">
              <w:rPr>
                <w:color w:val="auto"/>
                <w:szCs w:val="16"/>
                <w:lang w:val="en-US" w:eastAsia="zh-CN"/>
              </w:rPr>
              <w:t>QoS</w:t>
            </w:r>
            <w:proofErr w:type="spellEnd"/>
            <w:r w:rsidR="006842C4">
              <w:rPr>
                <w:color w:val="auto"/>
                <w:szCs w:val="16"/>
                <w:lang w:val="en-US" w:eastAsia="zh-CN"/>
              </w:rPr>
              <w:t xml:space="preserve"> Flow </w:t>
            </w:r>
            <w:r w:rsidRPr="00E20175">
              <w:rPr>
                <w:color w:val="auto"/>
                <w:szCs w:val="16"/>
                <w:lang w:val="en-US" w:eastAsia="zh-CN"/>
              </w:rPr>
              <w:t>towards M-RAN and S-RAN separately.</w:t>
            </w:r>
          </w:p>
          <w:p w14:paraId="7F6A9949" w14:textId="528D1B54" w:rsidR="00E20175" w:rsidRPr="00E85BC9" w:rsidRDefault="00E20175">
            <w:pPr>
              <w:pStyle w:val="af1"/>
              <w:widowControl w:val="0"/>
              <w:numPr>
                <w:ilvl w:val="0"/>
                <w:numId w:val="3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F01595">
              <w:rPr>
                <w:color w:val="auto"/>
                <w:szCs w:val="16"/>
                <w:lang w:val="en-US" w:eastAsia="zh-CN"/>
              </w:rPr>
              <w:t>For option 2, RAN map</w:t>
            </w:r>
            <w:r w:rsidR="006842C4" w:rsidRPr="00F01595">
              <w:rPr>
                <w:color w:val="auto"/>
                <w:szCs w:val="16"/>
                <w:lang w:val="en-US" w:eastAsia="zh-CN"/>
              </w:rPr>
              <w:t>s</w:t>
            </w:r>
            <w:r w:rsidRPr="00F01595">
              <w:rPr>
                <w:color w:val="auto"/>
                <w:szCs w:val="16"/>
                <w:lang w:val="en-US" w:eastAsia="zh-CN"/>
              </w:rPr>
              <w:t xml:space="preserve"> or reuse</w:t>
            </w:r>
            <w:r w:rsidR="006842C4" w:rsidRPr="00F01595">
              <w:rPr>
                <w:color w:val="auto"/>
                <w:szCs w:val="16"/>
                <w:lang w:val="en-US" w:eastAsia="zh-CN"/>
              </w:rPr>
              <w:t>s</w:t>
            </w:r>
            <w:r w:rsidRPr="00F01595">
              <w:rPr>
                <w:color w:val="auto"/>
                <w:szCs w:val="16"/>
                <w:lang w:val="en-US" w:eastAsia="zh-CN"/>
              </w:rPr>
              <w:t xml:space="preserve"> SN in GTP-U to PDCP SN and vice versa.</w:t>
            </w:r>
          </w:p>
        </w:tc>
        <w:tc>
          <w:tcPr>
            <w:tcW w:w="2552" w:type="dxa"/>
          </w:tcPr>
          <w:p w14:paraId="378787F8" w14:textId="29F4EDBE" w:rsidR="00681F91" w:rsidRPr="00071A60" w:rsidRDefault="00EB6CCD">
            <w:pPr>
              <w:pStyle w:val="af1"/>
              <w:widowControl w:val="0"/>
              <w:numPr>
                <w:ilvl w:val="0"/>
                <w:numId w:val="7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071A60">
              <w:rPr>
                <w:color w:val="auto"/>
                <w:szCs w:val="16"/>
                <w:lang w:val="en-US" w:eastAsia="zh-CN"/>
              </w:rPr>
              <w:t>U</w:t>
            </w:r>
            <w:r>
              <w:rPr>
                <w:color w:val="auto"/>
                <w:szCs w:val="16"/>
                <w:lang w:val="en-US" w:eastAsia="zh-CN"/>
              </w:rPr>
              <w:t>PF</w:t>
            </w:r>
            <w:r w:rsidRPr="00071A60">
              <w:rPr>
                <w:color w:val="auto"/>
                <w:szCs w:val="16"/>
                <w:lang w:val="en-US" w:eastAsia="zh-CN"/>
              </w:rPr>
              <w:t xml:space="preserve"> supports </w:t>
            </w:r>
            <w:r>
              <w:rPr>
                <w:color w:val="auto"/>
                <w:szCs w:val="16"/>
                <w:lang w:val="en-US" w:eastAsia="zh-CN"/>
              </w:rPr>
              <w:t>duplication/elimination in GTP-U or HRP layer.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65781812" w14:textId="34514DAB" w:rsidR="00681F91" w:rsidRPr="00071A60" w:rsidRDefault="00681F91">
            <w:pPr>
              <w:pStyle w:val="af1"/>
              <w:widowControl w:val="0"/>
              <w:numPr>
                <w:ilvl w:val="0"/>
                <w:numId w:val="9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071A60">
              <w:rPr>
                <w:color w:val="auto"/>
                <w:szCs w:val="16"/>
                <w:lang w:val="en-US" w:eastAsia="zh-CN"/>
              </w:rPr>
              <w:t xml:space="preserve">UE supports </w:t>
            </w:r>
            <w:r w:rsidR="00EB6CCD">
              <w:rPr>
                <w:color w:val="auto"/>
                <w:szCs w:val="16"/>
                <w:lang w:val="en-US" w:eastAsia="zh-CN"/>
              </w:rPr>
              <w:t>duplication/elimination in PDCP or HRP layer.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4B4068B8" w14:textId="2E1D6314" w:rsidR="00681F91" w:rsidRPr="00F73D94" w:rsidRDefault="00681F91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 </w:t>
            </w:r>
            <w:r w:rsidR="00EB6CCD" w:rsidRPr="00F73D94">
              <w:rPr>
                <w:color w:val="auto"/>
                <w:szCs w:val="16"/>
                <w:lang w:val="en-US" w:eastAsia="zh-CN"/>
              </w:rPr>
              <w:t>None</w:t>
            </w:r>
          </w:p>
        </w:tc>
      </w:tr>
      <w:tr w:rsidR="00681F91" w:rsidRPr="009644CF" w14:paraId="031DC512" w14:textId="77777777" w:rsidTr="00F73D94">
        <w:trPr>
          <w:trHeight w:val="2627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328B7702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#4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2B614BD7" w14:textId="0C2DC94F" w:rsidR="00681F91" w:rsidRPr="00071A60" w:rsidRDefault="00681F91" w:rsidP="00A65383">
            <w:pPr>
              <w:pStyle w:val="af1"/>
              <w:widowControl w:val="0"/>
              <w:numPr>
                <w:ilvl w:val="0"/>
                <w:numId w:val="4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071A60">
              <w:rPr>
                <w:color w:val="auto"/>
                <w:szCs w:val="16"/>
                <w:lang w:val="en-US" w:eastAsia="zh-CN"/>
              </w:rPr>
              <w:t xml:space="preserve">RAN set up two tunnels for </w:t>
            </w:r>
            <w:r w:rsidR="008D36F4">
              <w:rPr>
                <w:color w:val="auto"/>
                <w:szCs w:val="16"/>
                <w:lang w:val="en-US" w:eastAsia="zh-CN"/>
              </w:rPr>
              <w:t xml:space="preserve">a </w:t>
            </w:r>
            <w:proofErr w:type="spellStart"/>
            <w:r w:rsidRPr="00071A60">
              <w:rPr>
                <w:color w:val="auto"/>
                <w:szCs w:val="16"/>
                <w:lang w:val="en-US" w:eastAsia="zh-CN"/>
              </w:rPr>
              <w:t>QoS</w:t>
            </w:r>
            <w:proofErr w:type="spellEnd"/>
            <w:r w:rsidRPr="00071A60">
              <w:rPr>
                <w:color w:val="auto"/>
                <w:szCs w:val="16"/>
                <w:lang w:val="en-US" w:eastAsia="zh-CN"/>
              </w:rPr>
              <w:t xml:space="preserve"> Flows.</w:t>
            </w:r>
          </w:p>
          <w:p w14:paraId="00767C95" w14:textId="6BCE3214" w:rsidR="00681F91" w:rsidRPr="00E85BC9" w:rsidRDefault="00EB6CCD" w:rsidP="00A65383">
            <w:pPr>
              <w:pStyle w:val="af1"/>
              <w:widowControl w:val="0"/>
              <w:numPr>
                <w:ilvl w:val="0"/>
                <w:numId w:val="4"/>
              </w:numPr>
              <w:overflowPunct/>
              <w:spacing w:after="0"/>
              <w:ind w:firstLineChars="0"/>
              <w:textAlignment w:val="auto"/>
              <w:rPr>
                <w:b/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RAN</w:t>
            </w:r>
            <w:r w:rsidRPr="00071A60">
              <w:rPr>
                <w:color w:val="auto"/>
                <w:szCs w:val="16"/>
                <w:lang w:val="en-US" w:eastAsia="zh-CN"/>
              </w:rPr>
              <w:t xml:space="preserve"> supports </w:t>
            </w:r>
            <w:r>
              <w:rPr>
                <w:color w:val="auto"/>
                <w:szCs w:val="16"/>
                <w:lang w:val="en-US" w:eastAsia="zh-CN"/>
              </w:rPr>
              <w:t>duplication/elimination in GTP-U layer.</w:t>
            </w:r>
          </w:p>
        </w:tc>
        <w:tc>
          <w:tcPr>
            <w:tcW w:w="2552" w:type="dxa"/>
          </w:tcPr>
          <w:p w14:paraId="5C960EE2" w14:textId="10A8D221" w:rsidR="00681F91" w:rsidRPr="00E85BC9" w:rsidRDefault="00EB6CCD" w:rsidP="00A65383">
            <w:pPr>
              <w:pStyle w:val="af1"/>
              <w:widowControl w:val="0"/>
              <w:numPr>
                <w:ilvl w:val="0"/>
                <w:numId w:val="8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Same as solution #3</w:t>
            </w:r>
            <w:r w:rsidR="00681F91" w:rsidRPr="00E85BC9">
              <w:rPr>
                <w:color w:val="auto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03C5DB22" w14:textId="3791F0AA" w:rsidR="00681F91" w:rsidRPr="00E85BC9" w:rsidRDefault="00EB6CCD" w:rsidP="00F73D94">
            <w:pPr>
              <w:pStyle w:val="af1"/>
              <w:widowControl w:val="0"/>
              <w:overflowPunct/>
              <w:spacing w:after="0"/>
              <w:ind w:left="360" w:firstLineChars="0" w:firstLine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F73D94">
              <w:rPr>
                <w:color w:val="auto"/>
                <w:szCs w:val="16"/>
                <w:lang w:val="en-US" w:eastAsia="zh-CN"/>
              </w:rPr>
              <w:t>None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58745CED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F73D94">
              <w:rPr>
                <w:color w:val="auto"/>
                <w:szCs w:val="16"/>
                <w:lang w:val="en-US" w:eastAsia="zh-CN"/>
              </w:rPr>
              <w:t>None</w:t>
            </w:r>
          </w:p>
        </w:tc>
      </w:tr>
      <w:tr w:rsidR="00681F91" w:rsidRPr="009644CF" w14:paraId="6DA527C7" w14:textId="77777777" w:rsidTr="00F73D94">
        <w:trPr>
          <w:trHeight w:val="647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281DF644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#10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207D676C" w14:textId="77777777" w:rsidR="00681F91" w:rsidRPr="008B1A12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  </w:t>
            </w:r>
            <w:r w:rsidRPr="009644CF">
              <w:rPr>
                <w:color w:val="auto"/>
                <w:szCs w:val="16"/>
                <w:lang w:val="en-US" w:eastAsia="zh-CN"/>
              </w:rPr>
              <w:t>Same as solution #2</w:t>
            </w:r>
          </w:p>
        </w:tc>
        <w:tc>
          <w:tcPr>
            <w:tcW w:w="2552" w:type="dxa"/>
          </w:tcPr>
          <w:p w14:paraId="05F5671D" w14:textId="74CA77D5" w:rsidR="00681F91" w:rsidRPr="008D5A5F" w:rsidRDefault="00681F91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Same as solution </w:t>
            </w:r>
            <w:r w:rsidR="00EB6CCD">
              <w:rPr>
                <w:color w:val="auto"/>
                <w:szCs w:val="16"/>
                <w:lang w:val="en-US" w:eastAsia="zh-CN"/>
              </w:rPr>
              <w:t>#</w:t>
            </w:r>
            <w:r>
              <w:rPr>
                <w:color w:val="auto"/>
                <w:szCs w:val="16"/>
                <w:lang w:val="en-US" w:eastAsia="zh-CN"/>
              </w:rPr>
              <w:t xml:space="preserve">2 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0BBE24E5" w14:textId="48CD9671" w:rsidR="00681F91" w:rsidRPr="008D5A5F" w:rsidRDefault="00EB6CCD" w:rsidP="00F73D94">
            <w:pPr>
              <w:pStyle w:val="af1"/>
              <w:widowControl w:val="0"/>
              <w:overflowPunct/>
              <w:spacing w:after="0"/>
              <w:ind w:left="141" w:firstLineChars="0" w:firstLine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Same as solution #2, but the UEs wi</w:t>
            </w:r>
            <w:r w:rsidR="00376E57">
              <w:rPr>
                <w:color w:val="auto"/>
                <w:szCs w:val="16"/>
                <w:lang w:val="en-US" w:eastAsia="zh-CN"/>
              </w:rPr>
              <w:t>th the device need to negotiate</w:t>
            </w:r>
            <w:r>
              <w:rPr>
                <w:color w:val="auto"/>
                <w:szCs w:val="16"/>
                <w:lang w:val="en-US" w:eastAsia="zh-CN"/>
              </w:rPr>
              <w:t xml:space="preserve"> with each other to ensure they will access to RAN nodes of different RGs. 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189A2C60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 </w:t>
            </w:r>
            <w:r w:rsidRPr="007F7247">
              <w:rPr>
                <w:color w:val="auto"/>
                <w:szCs w:val="16"/>
                <w:lang w:val="en-US" w:eastAsia="zh-CN"/>
              </w:rPr>
              <w:t>Same as #2</w:t>
            </w:r>
          </w:p>
        </w:tc>
      </w:tr>
    </w:tbl>
    <w:p w14:paraId="73F3F361" w14:textId="77777777" w:rsidR="00681F91" w:rsidRPr="00683289" w:rsidRDefault="00681F91" w:rsidP="00681F91"/>
    <w:p w14:paraId="7207D9BC" w14:textId="2B47B223" w:rsidR="00446881" w:rsidRDefault="00446881" w:rsidP="006B134F">
      <w:r>
        <w:t xml:space="preserve">For scenario 1, i.e. in case the DN/Application layer of UE supports redundant transmission mechanism, we have 3 alternative solutions: 1#, 2# and 10#. Based on the above comparisons of the solutions, Solution #1 has less modifications to the RAN, CN and UE, while solution #2 and #10 will introduce requirements on e.g. fully disjointed network deployment for each RG, and inter-UE coordination which is out of scope of 3GPP. Hence it is proposed </w:t>
      </w:r>
      <w:r w:rsidR="007A6FD8">
        <w:t>to take</w:t>
      </w:r>
      <w:r>
        <w:t xml:space="preserve"> solution #1 as basis for scenario 1.</w:t>
      </w:r>
    </w:p>
    <w:p w14:paraId="1DCA78C0" w14:textId="648FD9B9" w:rsidR="00DC05BC" w:rsidRPr="00F73D94" w:rsidRDefault="00446881" w:rsidP="00F73D94">
      <w:pPr>
        <w:rPr>
          <w:b/>
          <w:lang w:eastAsia="x-none"/>
        </w:rPr>
      </w:pPr>
      <w:r>
        <w:t xml:space="preserve">For scenario 2, i.e. in case the DN/Application layer of UE doesn’t necessarily support redundant transmission mechanism, we have 3 alternative solutions: 3#, 4# and 7#. Furthermore, solution 3# and 4# </w:t>
      </w:r>
      <w:r w:rsidR="00506566">
        <w:t>depend</w:t>
      </w:r>
      <w:r>
        <w:t xml:space="preserve"> </w:t>
      </w:r>
      <w:r w:rsidR="00506566">
        <w:t>up</w:t>
      </w:r>
      <w:r>
        <w:t>on whether a single RAN node can satisfy the reliability requirement of the services</w:t>
      </w:r>
      <w:r w:rsidR="007A6FD8">
        <w:t>, but the behaviour of SMF/UPF is</w:t>
      </w:r>
      <w:r w:rsidR="00506566">
        <w:t xml:space="preserve"> the</w:t>
      </w:r>
      <w:r w:rsidR="007A6FD8">
        <w:t xml:space="preserve"> same, except for RAN terminated the duplication/elimination in solution 4# but relay the packet in solution 3#</w:t>
      </w:r>
      <w:r>
        <w:t xml:space="preserve">. Solution 7# </w:t>
      </w:r>
      <w:r w:rsidR="00742FC4">
        <w:t xml:space="preserve">probably </w:t>
      </w:r>
      <w:r>
        <w:t xml:space="preserve">further </w:t>
      </w:r>
      <w:r w:rsidRPr="00B97461">
        <w:t xml:space="preserve">consider UPF can detect the possible </w:t>
      </w:r>
      <w:r w:rsidR="007A6FD8" w:rsidRPr="00B97461">
        <w:t>duplicated packets from DN then reuse them instead of perform</w:t>
      </w:r>
      <w:r w:rsidR="005F14C5" w:rsidRPr="00B97461">
        <w:t>ing</w:t>
      </w:r>
      <w:r w:rsidR="007A6FD8" w:rsidRPr="00B97461">
        <w:t xml:space="preserve"> duplication by itself</w:t>
      </w:r>
      <w:r w:rsidR="007A6FD8">
        <w:t>. Hence it is proposed to take solution 3# as basis for scenario 2, and integrate RAN behaviour in solution 4# and UPF redundant detection behaviour of solution 7# as optimization.</w:t>
      </w:r>
    </w:p>
    <w:p w14:paraId="044010C2" w14:textId="77777777" w:rsidR="004C2DA9" w:rsidRDefault="004C2DA9" w:rsidP="004C2DA9">
      <w:pPr>
        <w:pStyle w:val="1"/>
      </w:pPr>
      <w:bookmarkStart w:id="2" w:name="_Toc524187590"/>
      <w:r>
        <w:lastRenderedPageBreak/>
        <w:t>8</w:t>
      </w:r>
      <w:r>
        <w:tab/>
        <w:t>Conclusions</w:t>
      </w:r>
      <w:bookmarkEnd w:id="2"/>
    </w:p>
    <w:p w14:paraId="482F568E" w14:textId="5BB8D594" w:rsidR="00681F91" w:rsidRDefault="00681F91" w:rsidP="00681F91">
      <w:pPr>
        <w:pStyle w:val="2"/>
      </w:pPr>
      <w:proofErr w:type="gramStart"/>
      <w:r>
        <w:t>8.X</w:t>
      </w:r>
      <w:proofErr w:type="gramEnd"/>
      <w:r>
        <w:t xml:space="preserve"> Conclusions for KI#1</w:t>
      </w:r>
    </w:p>
    <w:p w14:paraId="4AFF02E2" w14:textId="2255CC60" w:rsidR="007A6FD8" w:rsidRDefault="00D41F02" w:rsidP="00681F91">
      <w:r w:rsidRPr="00F655C7">
        <w:t xml:space="preserve">For the sake of </w:t>
      </w:r>
      <w:r w:rsidR="00742FC4" w:rsidRPr="00F655C7">
        <w:t xml:space="preserve">two </w:t>
      </w:r>
      <w:r w:rsidRPr="00F655C7">
        <w:t>different deployment cases</w:t>
      </w:r>
      <w:r>
        <w:t>, i</w:t>
      </w:r>
      <w:r w:rsidR="00681F91">
        <w:t xml:space="preserve">t </w:t>
      </w:r>
      <w:r w:rsidR="00C83FBA">
        <w:t>is concluded</w:t>
      </w:r>
      <w:r w:rsidR="00681F91">
        <w:t xml:space="preserve"> to specify </w:t>
      </w:r>
      <w:r w:rsidR="00C83FBA">
        <w:t>two solutions for two different</w:t>
      </w:r>
      <w:r w:rsidR="007A6FD8">
        <w:t xml:space="preserve"> </w:t>
      </w:r>
      <w:r w:rsidR="00C83FBA">
        <w:t>scenarios in for normative work in the Rel-16</w:t>
      </w:r>
      <w:r w:rsidR="007A6FD8">
        <w:t>:</w:t>
      </w:r>
    </w:p>
    <w:p w14:paraId="34A06A90" w14:textId="3E6B63A6" w:rsidR="007A6FD8" w:rsidRDefault="00C83FBA" w:rsidP="00681F91">
      <w:r>
        <w:t>For the scenario that</w:t>
      </w:r>
      <w:r w:rsidR="007A6FD8">
        <w:t xml:space="preserve"> DN/Application layer of UE supports redundant transmission </w:t>
      </w:r>
      <w:r w:rsidR="0090658B">
        <w:t>mechanism (</w:t>
      </w:r>
      <w:r>
        <w:t>i.e. TSN FRER defined in IEEE 802.1CB [x])</w:t>
      </w:r>
      <w:r w:rsidR="007908CC">
        <w:t xml:space="preserve"> </w:t>
      </w:r>
      <w:r w:rsidR="00BF4438" w:rsidRPr="00F655C7">
        <w:t xml:space="preserve">and </w:t>
      </w:r>
      <w:r w:rsidR="00522045" w:rsidRPr="00F655C7">
        <w:t xml:space="preserve">also </w:t>
      </w:r>
      <w:r w:rsidR="00BF4438" w:rsidRPr="00F655C7">
        <w:t xml:space="preserve">IP type traffic is not </w:t>
      </w:r>
      <w:r w:rsidR="007A7398" w:rsidRPr="00F655C7">
        <w:rPr>
          <w:rFonts w:hint="eastAsia"/>
          <w:lang w:eastAsia="zh-CN"/>
        </w:rPr>
        <w:t>applicable</w:t>
      </w:r>
      <w:r>
        <w:t xml:space="preserve">, it is recommended that the principle of solution #1 be used for normative work.  </w:t>
      </w:r>
    </w:p>
    <w:p w14:paraId="50B2307A" w14:textId="4D74D890" w:rsidR="003F6621" w:rsidRPr="00B97461" w:rsidRDefault="00C83FBA" w:rsidP="00E11FB9">
      <w:pPr>
        <w:rPr>
          <w:rFonts w:eastAsia="MS Mincho"/>
        </w:rPr>
      </w:pPr>
      <w:r>
        <w:t xml:space="preserve">For the scenario that DN/Application layer of UE doesn’t necessarily support redundant transmission mechanism, it is recommended that the principle of solution #3 be used for normative work, and RAN behaviour in solution 4# and UPF redundant detection behaviour of solution 7# be considered as </w:t>
      </w:r>
      <w:r w:rsidR="0090658B">
        <w:t>optimization.</w:t>
      </w:r>
      <w:bookmarkStart w:id="3" w:name="_Toc473190644"/>
      <w:bookmarkStart w:id="4" w:name="_Toc500949091"/>
    </w:p>
    <w:bookmarkEnd w:id="3"/>
    <w:bookmarkEnd w:id="4"/>
    <w:p w14:paraId="5EFA905C" w14:textId="77777777" w:rsidR="00B22CFE" w:rsidRPr="00F73D94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* * End of </w:t>
      </w:r>
      <w:r w:rsidR="00D22C08"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>C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681F91" w:rsidRDefault="00B22CFE" w:rsidP="00786B8A">
      <w:pPr>
        <w:rPr>
          <w:color w:val="auto"/>
          <w:lang w:eastAsia="zh-CN"/>
        </w:rPr>
      </w:pPr>
    </w:p>
    <w:sectPr w:rsidR="00B22CFE" w:rsidRPr="00681F91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7A3C0" w14:textId="77777777" w:rsidR="008C1DF6" w:rsidRDefault="008C1DF6">
      <w:r>
        <w:separator/>
      </w:r>
    </w:p>
    <w:p w14:paraId="0C31B82C" w14:textId="77777777" w:rsidR="008C1DF6" w:rsidRDefault="008C1DF6"/>
  </w:endnote>
  <w:endnote w:type="continuationSeparator" w:id="0">
    <w:p w14:paraId="5E6094D2" w14:textId="77777777" w:rsidR="008C1DF6" w:rsidRDefault="008C1DF6">
      <w:r>
        <w:continuationSeparator/>
      </w:r>
    </w:p>
    <w:p w14:paraId="3A3A323A" w14:textId="77777777" w:rsidR="008C1DF6" w:rsidRDefault="008C1D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958EE" w14:textId="77777777" w:rsidR="009544D8" w:rsidRDefault="009544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9544D8" w:rsidRDefault="009544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9544D8" w:rsidRDefault="009544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026A3" w14:textId="77777777" w:rsidR="008C1DF6" w:rsidRDefault="008C1DF6">
      <w:r>
        <w:separator/>
      </w:r>
    </w:p>
    <w:p w14:paraId="79D70C36" w14:textId="77777777" w:rsidR="008C1DF6" w:rsidRDefault="008C1DF6"/>
  </w:footnote>
  <w:footnote w:type="continuationSeparator" w:id="0">
    <w:p w14:paraId="713C9BC4" w14:textId="77777777" w:rsidR="008C1DF6" w:rsidRDefault="008C1DF6">
      <w:r>
        <w:continuationSeparator/>
      </w:r>
    </w:p>
    <w:p w14:paraId="3D309CF3" w14:textId="77777777" w:rsidR="008C1DF6" w:rsidRDefault="008C1D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BB95" w14:textId="77777777" w:rsidR="009544D8" w:rsidRDefault="009544D8"/>
  <w:p w14:paraId="1D950BA9" w14:textId="77777777" w:rsidR="009544D8" w:rsidRDefault="009544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9D6DA" w14:textId="77777777" w:rsidR="009544D8" w:rsidRPr="00396EC1" w:rsidRDefault="009544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C16AC8F" w:rsidR="009544D8" w:rsidRPr="00396EC1" w:rsidRDefault="009544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563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59C26AC" w14:textId="77777777" w:rsidR="009544D8" w:rsidRPr="00396EC1" w:rsidRDefault="009544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4E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124ED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E78A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B6397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1F575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6C1C8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935F18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1263D8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FE58E5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7C35BD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A84035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990EE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4E2444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3973AB"/>
    <w:multiLevelType w:val="hybridMultilevel"/>
    <w:tmpl w:val="0FA224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D13DC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3048CB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15"/>
  </w:num>
  <w:num w:numId="10">
    <w:abstractNumId w:val="11"/>
  </w:num>
  <w:num w:numId="11">
    <w:abstractNumId w:val="4"/>
  </w:num>
  <w:num w:numId="12">
    <w:abstractNumId w:val="5"/>
  </w:num>
  <w:num w:numId="13">
    <w:abstractNumId w:val="3"/>
  </w:num>
  <w:num w:numId="14">
    <w:abstractNumId w:val="9"/>
  </w:num>
  <w:num w:numId="15">
    <w:abstractNumId w:val="8"/>
  </w:num>
  <w:num w:numId="1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96A"/>
    <w:rsid w:val="00000AC6"/>
    <w:rsid w:val="000017FA"/>
    <w:rsid w:val="0000181D"/>
    <w:rsid w:val="000028D8"/>
    <w:rsid w:val="00002AE0"/>
    <w:rsid w:val="00002D0C"/>
    <w:rsid w:val="00003FAA"/>
    <w:rsid w:val="0000432D"/>
    <w:rsid w:val="00004AD3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2D6"/>
    <w:rsid w:val="00014C8E"/>
    <w:rsid w:val="00015023"/>
    <w:rsid w:val="00015B0B"/>
    <w:rsid w:val="00015B86"/>
    <w:rsid w:val="00015CAC"/>
    <w:rsid w:val="00015EDA"/>
    <w:rsid w:val="00015FD3"/>
    <w:rsid w:val="000162B2"/>
    <w:rsid w:val="0001651A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D6F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060B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085A"/>
    <w:rsid w:val="0004130C"/>
    <w:rsid w:val="00041567"/>
    <w:rsid w:val="00041AD8"/>
    <w:rsid w:val="0004237B"/>
    <w:rsid w:val="00043290"/>
    <w:rsid w:val="00044E07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2A48"/>
    <w:rsid w:val="00063237"/>
    <w:rsid w:val="00063719"/>
    <w:rsid w:val="0006390A"/>
    <w:rsid w:val="00063FE2"/>
    <w:rsid w:val="0006495E"/>
    <w:rsid w:val="00064C61"/>
    <w:rsid w:val="00065987"/>
    <w:rsid w:val="0006692A"/>
    <w:rsid w:val="00066ACD"/>
    <w:rsid w:val="00066C2C"/>
    <w:rsid w:val="00066EFA"/>
    <w:rsid w:val="00066FE9"/>
    <w:rsid w:val="000675CC"/>
    <w:rsid w:val="00067B99"/>
    <w:rsid w:val="000703BF"/>
    <w:rsid w:val="00071423"/>
    <w:rsid w:val="00071896"/>
    <w:rsid w:val="00071A60"/>
    <w:rsid w:val="00072970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6B23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1"/>
    <w:rsid w:val="00084F43"/>
    <w:rsid w:val="000850FC"/>
    <w:rsid w:val="00085187"/>
    <w:rsid w:val="00085803"/>
    <w:rsid w:val="00085826"/>
    <w:rsid w:val="00085CDD"/>
    <w:rsid w:val="0008656F"/>
    <w:rsid w:val="00086CCF"/>
    <w:rsid w:val="0008760E"/>
    <w:rsid w:val="00090476"/>
    <w:rsid w:val="00090524"/>
    <w:rsid w:val="00090B44"/>
    <w:rsid w:val="000914B1"/>
    <w:rsid w:val="000915B5"/>
    <w:rsid w:val="00091F51"/>
    <w:rsid w:val="000929F5"/>
    <w:rsid w:val="0009335D"/>
    <w:rsid w:val="00095490"/>
    <w:rsid w:val="00095A0F"/>
    <w:rsid w:val="00095A7E"/>
    <w:rsid w:val="00096952"/>
    <w:rsid w:val="00096E9C"/>
    <w:rsid w:val="000972C6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DC3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2D1"/>
    <w:rsid w:val="000B285F"/>
    <w:rsid w:val="000B2902"/>
    <w:rsid w:val="000B2A51"/>
    <w:rsid w:val="000B320D"/>
    <w:rsid w:val="000B39F4"/>
    <w:rsid w:val="000B409B"/>
    <w:rsid w:val="000B4187"/>
    <w:rsid w:val="000B460E"/>
    <w:rsid w:val="000B5108"/>
    <w:rsid w:val="000B5421"/>
    <w:rsid w:val="000B63F3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4D18"/>
    <w:rsid w:val="000C5180"/>
    <w:rsid w:val="000C53AB"/>
    <w:rsid w:val="000C5C7D"/>
    <w:rsid w:val="000C5E72"/>
    <w:rsid w:val="000C6ABC"/>
    <w:rsid w:val="000C6B82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D7FB0"/>
    <w:rsid w:val="000E00D3"/>
    <w:rsid w:val="000E09D9"/>
    <w:rsid w:val="000E1941"/>
    <w:rsid w:val="000E1AD4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2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621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1F8"/>
    <w:rsid w:val="0011126C"/>
    <w:rsid w:val="001120F3"/>
    <w:rsid w:val="0011223C"/>
    <w:rsid w:val="001124B5"/>
    <w:rsid w:val="00112653"/>
    <w:rsid w:val="0011291B"/>
    <w:rsid w:val="001129D0"/>
    <w:rsid w:val="0011451B"/>
    <w:rsid w:val="00114CFE"/>
    <w:rsid w:val="00115268"/>
    <w:rsid w:val="00115384"/>
    <w:rsid w:val="00115924"/>
    <w:rsid w:val="00115CDC"/>
    <w:rsid w:val="00116189"/>
    <w:rsid w:val="001168FA"/>
    <w:rsid w:val="00116B54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C88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8A7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5EBA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7F2"/>
    <w:rsid w:val="00145C72"/>
    <w:rsid w:val="001461B5"/>
    <w:rsid w:val="0014739B"/>
    <w:rsid w:val="0014741F"/>
    <w:rsid w:val="001475DF"/>
    <w:rsid w:val="00150240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4D24"/>
    <w:rsid w:val="001557DD"/>
    <w:rsid w:val="0015688F"/>
    <w:rsid w:val="00157080"/>
    <w:rsid w:val="00157417"/>
    <w:rsid w:val="001605C7"/>
    <w:rsid w:val="001618E6"/>
    <w:rsid w:val="0016191D"/>
    <w:rsid w:val="00161BB5"/>
    <w:rsid w:val="00161E66"/>
    <w:rsid w:val="00162416"/>
    <w:rsid w:val="001625CA"/>
    <w:rsid w:val="00162AB8"/>
    <w:rsid w:val="00162D8B"/>
    <w:rsid w:val="00162F69"/>
    <w:rsid w:val="0016301C"/>
    <w:rsid w:val="0016342D"/>
    <w:rsid w:val="00163D87"/>
    <w:rsid w:val="00164078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119F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9AB"/>
    <w:rsid w:val="00186A2F"/>
    <w:rsid w:val="00186F1D"/>
    <w:rsid w:val="001874CC"/>
    <w:rsid w:val="0018761C"/>
    <w:rsid w:val="00187A2F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60E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9D"/>
    <w:rsid w:val="001972F8"/>
    <w:rsid w:val="00197CB8"/>
    <w:rsid w:val="00197DCC"/>
    <w:rsid w:val="001A08B5"/>
    <w:rsid w:val="001A0BA1"/>
    <w:rsid w:val="001A0BCF"/>
    <w:rsid w:val="001A0F02"/>
    <w:rsid w:val="001A10AD"/>
    <w:rsid w:val="001A171A"/>
    <w:rsid w:val="001A20D0"/>
    <w:rsid w:val="001A2408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5639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B7FF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595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85A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C75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53"/>
    <w:rsid w:val="001E5AFA"/>
    <w:rsid w:val="001E6957"/>
    <w:rsid w:val="001E6D4D"/>
    <w:rsid w:val="001E71F0"/>
    <w:rsid w:val="001E78F5"/>
    <w:rsid w:val="001F0714"/>
    <w:rsid w:val="001F092A"/>
    <w:rsid w:val="001F1113"/>
    <w:rsid w:val="001F1F5E"/>
    <w:rsid w:val="001F1FAB"/>
    <w:rsid w:val="001F28AF"/>
    <w:rsid w:val="001F3114"/>
    <w:rsid w:val="001F325F"/>
    <w:rsid w:val="001F374C"/>
    <w:rsid w:val="001F392E"/>
    <w:rsid w:val="001F48C2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3F06"/>
    <w:rsid w:val="002040A1"/>
    <w:rsid w:val="0020453D"/>
    <w:rsid w:val="0020484D"/>
    <w:rsid w:val="00204920"/>
    <w:rsid w:val="00204DAF"/>
    <w:rsid w:val="002057F2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3F3B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42AA"/>
    <w:rsid w:val="00224842"/>
    <w:rsid w:val="00224BBE"/>
    <w:rsid w:val="00224C5D"/>
    <w:rsid w:val="00224CB2"/>
    <w:rsid w:val="00224CFE"/>
    <w:rsid w:val="00224E30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401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6F2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1A9B"/>
    <w:rsid w:val="002420E8"/>
    <w:rsid w:val="0024245E"/>
    <w:rsid w:val="00242CB7"/>
    <w:rsid w:val="00242CC0"/>
    <w:rsid w:val="00242EE1"/>
    <w:rsid w:val="0024303F"/>
    <w:rsid w:val="002441B5"/>
    <w:rsid w:val="002445ED"/>
    <w:rsid w:val="0024475C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1818"/>
    <w:rsid w:val="0026202D"/>
    <w:rsid w:val="002622E3"/>
    <w:rsid w:val="002628CC"/>
    <w:rsid w:val="00262C25"/>
    <w:rsid w:val="00262C9F"/>
    <w:rsid w:val="002638D8"/>
    <w:rsid w:val="00263BD4"/>
    <w:rsid w:val="00263BDA"/>
    <w:rsid w:val="00264013"/>
    <w:rsid w:val="002642CE"/>
    <w:rsid w:val="00264ABD"/>
    <w:rsid w:val="00265FAD"/>
    <w:rsid w:val="002663F3"/>
    <w:rsid w:val="00266C74"/>
    <w:rsid w:val="00266DA5"/>
    <w:rsid w:val="0026777A"/>
    <w:rsid w:val="00267CCE"/>
    <w:rsid w:val="00267D7C"/>
    <w:rsid w:val="00270229"/>
    <w:rsid w:val="00270861"/>
    <w:rsid w:val="0027094A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5CFC"/>
    <w:rsid w:val="002763A8"/>
    <w:rsid w:val="0027672F"/>
    <w:rsid w:val="00276885"/>
    <w:rsid w:val="0027694A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4AF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6ED6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5FF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769"/>
    <w:rsid w:val="002A31A1"/>
    <w:rsid w:val="002A3EE2"/>
    <w:rsid w:val="002A3F44"/>
    <w:rsid w:val="002A4BF4"/>
    <w:rsid w:val="002A7755"/>
    <w:rsid w:val="002A7AC3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23B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42"/>
    <w:rsid w:val="002B79CE"/>
    <w:rsid w:val="002B7F3D"/>
    <w:rsid w:val="002C0335"/>
    <w:rsid w:val="002C0525"/>
    <w:rsid w:val="002C1536"/>
    <w:rsid w:val="002C15C8"/>
    <w:rsid w:val="002C1CF0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46D0"/>
    <w:rsid w:val="002C52E2"/>
    <w:rsid w:val="002C6EE2"/>
    <w:rsid w:val="002C7339"/>
    <w:rsid w:val="002C7F1C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5DA"/>
    <w:rsid w:val="002D597A"/>
    <w:rsid w:val="002D5B7A"/>
    <w:rsid w:val="002D6587"/>
    <w:rsid w:val="002D710A"/>
    <w:rsid w:val="002D7129"/>
    <w:rsid w:val="002D756B"/>
    <w:rsid w:val="002D75A7"/>
    <w:rsid w:val="002D7646"/>
    <w:rsid w:val="002E0D30"/>
    <w:rsid w:val="002E242B"/>
    <w:rsid w:val="002E2E2B"/>
    <w:rsid w:val="002E3272"/>
    <w:rsid w:val="002E3934"/>
    <w:rsid w:val="002E3DED"/>
    <w:rsid w:val="002E456E"/>
    <w:rsid w:val="002E45D2"/>
    <w:rsid w:val="002E4D41"/>
    <w:rsid w:val="002E5267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087"/>
    <w:rsid w:val="002F443D"/>
    <w:rsid w:val="002F4D2C"/>
    <w:rsid w:val="002F4D8A"/>
    <w:rsid w:val="002F5524"/>
    <w:rsid w:val="002F59AE"/>
    <w:rsid w:val="002F657C"/>
    <w:rsid w:val="002F69DA"/>
    <w:rsid w:val="002F69F0"/>
    <w:rsid w:val="002F6BE8"/>
    <w:rsid w:val="002F6FCE"/>
    <w:rsid w:val="003009A7"/>
    <w:rsid w:val="00300A48"/>
    <w:rsid w:val="00300A64"/>
    <w:rsid w:val="00300BC2"/>
    <w:rsid w:val="0030111A"/>
    <w:rsid w:val="003015D2"/>
    <w:rsid w:val="00301846"/>
    <w:rsid w:val="0030237F"/>
    <w:rsid w:val="003024AF"/>
    <w:rsid w:val="00302A1D"/>
    <w:rsid w:val="0030394F"/>
    <w:rsid w:val="00303D35"/>
    <w:rsid w:val="00304C15"/>
    <w:rsid w:val="00304C53"/>
    <w:rsid w:val="00306A93"/>
    <w:rsid w:val="00306DE0"/>
    <w:rsid w:val="003074B7"/>
    <w:rsid w:val="00307AFC"/>
    <w:rsid w:val="00307D13"/>
    <w:rsid w:val="00307DCE"/>
    <w:rsid w:val="00307EE3"/>
    <w:rsid w:val="00310114"/>
    <w:rsid w:val="00310961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0D8"/>
    <w:rsid w:val="00316D21"/>
    <w:rsid w:val="00316FAB"/>
    <w:rsid w:val="003206CF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095"/>
    <w:rsid w:val="00325A34"/>
    <w:rsid w:val="00325B8A"/>
    <w:rsid w:val="003261EF"/>
    <w:rsid w:val="0032639D"/>
    <w:rsid w:val="00326889"/>
    <w:rsid w:val="003268A0"/>
    <w:rsid w:val="0032796D"/>
    <w:rsid w:val="00327A92"/>
    <w:rsid w:val="00327BC2"/>
    <w:rsid w:val="00327D64"/>
    <w:rsid w:val="00327E53"/>
    <w:rsid w:val="00327FFD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554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0CA1"/>
    <w:rsid w:val="00350F4E"/>
    <w:rsid w:val="00351077"/>
    <w:rsid w:val="003516DA"/>
    <w:rsid w:val="00351BD5"/>
    <w:rsid w:val="00351E3C"/>
    <w:rsid w:val="00352249"/>
    <w:rsid w:val="003523AA"/>
    <w:rsid w:val="00352B17"/>
    <w:rsid w:val="00353EFA"/>
    <w:rsid w:val="003545B0"/>
    <w:rsid w:val="00354796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E35"/>
    <w:rsid w:val="00361F46"/>
    <w:rsid w:val="0036203B"/>
    <w:rsid w:val="00362383"/>
    <w:rsid w:val="00362692"/>
    <w:rsid w:val="00362E32"/>
    <w:rsid w:val="00363070"/>
    <w:rsid w:val="00363463"/>
    <w:rsid w:val="003634AD"/>
    <w:rsid w:val="0036526B"/>
    <w:rsid w:val="003654B5"/>
    <w:rsid w:val="00366583"/>
    <w:rsid w:val="003669B0"/>
    <w:rsid w:val="00367AB5"/>
    <w:rsid w:val="0037186B"/>
    <w:rsid w:val="00371A5D"/>
    <w:rsid w:val="00371B55"/>
    <w:rsid w:val="00371E3E"/>
    <w:rsid w:val="00372078"/>
    <w:rsid w:val="00372868"/>
    <w:rsid w:val="00372D9C"/>
    <w:rsid w:val="00372E85"/>
    <w:rsid w:val="00373017"/>
    <w:rsid w:val="0037352D"/>
    <w:rsid w:val="003742E4"/>
    <w:rsid w:val="00374339"/>
    <w:rsid w:val="003745FD"/>
    <w:rsid w:val="00375D69"/>
    <w:rsid w:val="00375EAF"/>
    <w:rsid w:val="003769F2"/>
    <w:rsid w:val="00376D06"/>
    <w:rsid w:val="00376E57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2E5A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A1F"/>
    <w:rsid w:val="00384CF0"/>
    <w:rsid w:val="003853F0"/>
    <w:rsid w:val="003859F9"/>
    <w:rsid w:val="00386270"/>
    <w:rsid w:val="003866F8"/>
    <w:rsid w:val="00386A9D"/>
    <w:rsid w:val="003878E9"/>
    <w:rsid w:val="00387946"/>
    <w:rsid w:val="00387D7E"/>
    <w:rsid w:val="00387D88"/>
    <w:rsid w:val="00387EAA"/>
    <w:rsid w:val="00390D9B"/>
    <w:rsid w:val="00391084"/>
    <w:rsid w:val="00391873"/>
    <w:rsid w:val="00391C48"/>
    <w:rsid w:val="00392100"/>
    <w:rsid w:val="00392641"/>
    <w:rsid w:val="00393391"/>
    <w:rsid w:val="003936BD"/>
    <w:rsid w:val="00393AF4"/>
    <w:rsid w:val="00393D0A"/>
    <w:rsid w:val="00394D58"/>
    <w:rsid w:val="00394E71"/>
    <w:rsid w:val="0039556B"/>
    <w:rsid w:val="0039592A"/>
    <w:rsid w:val="00395DEB"/>
    <w:rsid w:val="00396D34"/>
    <w:rsid w:val="00396EC1"/>
    <w:rsid w:val="003976B7"/>
    <w:rsid w:val="00397853"/>
    <w:rsid w:val="00397E09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1DCE"/>
    <w:rsid w:val="003B225A"/>
    <w:rsid w:val="003B2832"/>
    <w:rsid w:val="003B2D40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338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0E0"/>
    <w:rsid w:val="003D5BCB"/>
    <w:rsid w:val="003D67E6"/>
    <w:rsid w:val="003D6D27"/>
    <w:rsid w:val="003D71A3"/>
    <w:rsid w:val="003D7285"/>
    <w:rsid w:val="003D76F3"/>
    <w:rsid w:val="003E0694"/>
    <w:rsid w:val="003E0DE1"/>
    <w:rsid w:val="003E16F3"/>
    <w:rsid w:val="003E2ACC"/>
    <w:rsid w:val="003E2F59"/>
    <w:rsid w:val="003E33B2"/>
    <w:rsid w:val="003E3DFF"/>
    <w:rsid w:val="003E3E25"/>
    <w:rsid w:val="003E445C"/>
    <w:rsid w:val="003E58FC"/>
    <w:rsid w:val="003E6239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6F5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48A1"/>
    <w:rsid w:val="003F515F"/>
    <w:rsid w:val="003F57C6"/>
    <w:rsid w:val="003F58B4"/>
    <w:rsid w:val="003F6242"/>
    <w:rsid w:val="003F6621"/>
    <w:rsid w:val="003F69C9"/>
    <w:rsid w:val="003F73CA"/>
    <w:rsid w:val="003F75BF"/>
    <w:rsid w:val="003F77EC"/>
    <w:rsid w:val="003F7EE7"/>
    <w:rsid w:val="004001B0"/>
    <w:rsid w:val="004003D0"/>
    <w:rsid w:val="00400A9C"/>
    <w:rsid w:val="0040123D"/>
    <w:rsid w:val="00401350"/>
    <w:rsid w:val="00401F01"/>
    <w:rsid w:val="00401F6F"/>
    <w:rsid w:val="00402F0D"/>
    <w:rsid w:val="0040431B"/>
    <w:rsid w:val="00404B36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C10"/>
    <w:rsid w:val="00412E60"/>
    <w:rsid w:val="00413B6D"/>
    <w:rsid w:val="00413C5B"/>
    <w:rsid w:val="00414938"/>
    <w:rsid w:val="00415093"/>
    <w:rsid w:val="004152FF"/>
    <w:rsid w:val="004153B5"/>
    <w:rsid w:val="0041541E"/>
    <w:rsid w:val="004157BF"/>
    <w:rsid w:val="004167AE"/>
    <w:rsid w:val="00416981"/>
    <w:rsid w:val="00416B97"/>
    <w:rsid w:val="00416C76"/>
    <w:rsid w:val="00416D3A"/>
    <w:rsid w:val="00416F8B"/>
    <w:rsid w:val="00417611"/>
    <w:rsid w:val="00417C32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3DEF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A71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2E2B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6881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8A"/>
    <w:rsid w:val="004628CA"/>
    <w:rsid w:val="00462952"/>
    <w:rsid w:val="00462BBE"/>
    <w:rsid w:val="00464227"/>
    <w:rsid w:val="004643E0"/>
    <w:rsid w:val="004646FC"/>
    <w:rsid w:val="00464922"/>
    <w:rsid w:val="00464F4F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3CF2"/>
    <w:rsid w:val="00474287"/>
    <w:rsid w:val="00474B2E"/>
    <w:rsid w:val="00474B5A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57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03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08F"/>
    <w:rsid w:val="004908B6"/>
    <w:rsid w:val="00490C6F"/>
    <w:rsid w:val="00490CE1"/>
    <w:rsid w:val="004910C6"/>
    <w:rsid w:val="00491175"/>
    <w:rsid w:val="00491ACF"/>
    <w:rsid w:val="004923F4"/>
    <w:rsid w:val="00492583"/>
    <w:rsid w:val="00492E34"/>
    <w:rsid w:val="004939F6"/>
    <w:rsid w:val="00493FC9"/>
    <w:rsid w:val="004942AE"/>
    <w:rsid w:val="004945E7"/>
    <w:rsid w:val="0049491C"/>
    <w:rsid w:val="004959C9"/>
    <w:rsid w:val="00495B1E"/>
    <w:rsid w:val="004960A3"/>
    <w:rsid w:val="0049621D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5375"/>
    <w:rsid w:val="004A64A5"/>
    <w:rsid w:val="004A6E65"/>
    <w:rsid w:val="004A7AB3"/>
    <w:rsid w:val="004A7AB4"/>
    <w:rsid w:val="004A7C76"/>
    <w:rsid w:val="004B0263"/>
    <w:rsid w:val="004B0B97"/>
    <w:rsid w:val="004B0E22"/>
    <w:rsid w:val="004B18F2"/>
    <w:rsid w:val="004B1E8D"/>
    <w:rsid w:val="004B2E1F"/>
    <w:rsid w:val="004B3387"/>
    <w:rsid w:val="004B3388"/>
    <w:rsid w:val="004B3750"/>
    <w:rsid w:val="004B3A9F"/>
    <w:rsid w:val="004B3B33"/>
    <w:rsid w:val="004B3C8E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DA9"/>
    <w:rsid w:val="004C2F96"/>
    <w:rsid w:val="004C30E1"/>
    <w:rsid w:val="004C34C8"/>
    <w:rsid w:val="004C3898"/>
    <w:rsid w:val="004C3BAA"/>
    <w:rsid w:val="004C42FE"/>
    <w:rsid w:val="004C5443"/>
    <w:rsid w:val="004C5D81"/>
    <w:rsid w:val="004C60AE"/>
    <w:rsid w:val="004C61A7"/>
    <w:rsid w:val="004C6ABA"/>
    <w:rsid w:val="004C74E3"/>
    <w:rsid w:val="004C7EF8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5FD8"/>
    <w:rsid w:val="004D664E"/>
    <w:rsid w:val="004D7648"/>
    <w:rsid w:val="004D7800"/>
    <w:rsid w:val="004D7A8C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6F72"/>
    <w:rsid w:val="004E7B72"/>
    <w:rsid w:val="004E7E8F"/>
    <w:rsid w:val="004F01B1"/>
    <w:rsid w:val="004F0B51"/>
    <w:rsid w:val="004F0E3B"/>
    <w:rsid w:val="004F11F7"/>
    <w:rsid w:val="004F15E7"/>
    <w:rsid w:val="004F1AE9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EED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566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5E58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045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2D9"/>
    <w:rsid w:val="0054057A"/>
    <w:rsid w:val="005407F7"/>
    <w:rsid w:val="005408F0"/>
    <w:rsid w:val="00540DDD"/>
    <w:rsid w:val="005410E2"/>
    <w:rsid w:val="00541263"/>
    <w:rsid w:val="00541582"/>
    <w:rsid w:val="00542781"/>
    <w:rsid w:val="0054286D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4A2"/>
    <w:rsid w:val="00546F9A"/>
    <w:rsid w:val="00546FE0"/>
    <w:rsid w:val="005470C5"/>
    <w:rsid w:val="0054752B"/>
    <w:rsid w:val="005476F6"/>
    <w:rsid w:val="00547708"/>
    <w:rsid w:val="0054774D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27"/>
    <w:rsid w:val="005577FE"/>
    <w:rsid w:val="00557980"/>
    <w:rsid w:val="00557984"/>
    <w:rsid w:val="00557BBE"/>
    <w:rsid w:val="005601D0"/>
    <w:rsid w:val="00560A4E"/>
    <w:rsid w:val="00560DE6"/>
    <w:rsid w:val="005610E6"/>
    <w:rsid w:val="00561335"/>
    <w:rsid w:val="0056154B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08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9"/>
    <w:rsid w:val="005828CE"/>
    <w:rsid w:val="00582BB4"/>
    <w:rsid w:val="00582BDB"/>
    <w:rsid w:val="00582C4C"/>
    <w:rsid w:val="0058310A"/>
    <w:rsid w:val="00583336"/>
    <w:rsid w:val="0058354A"/>
    <w:rsid w:val="005839C7"/>
    <w:rsid w:val="005840A7"/>
    <w:rsid w:val="00584BD0"/>
    <w:rsid w:val="00584BEA"/>
    <w:rsid w:val="00584E0D"/>
    <w:rsid w:val="005851F1"/>
    <w:rsid w:val="0058530B"/>
    <w:rsid w:val="0058580F"/>
    <w:rsid w:val="0058612B"/>
    <w:rsid w:val="0058614E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4B6"/>
    <w:rsid w:val="00592D80"/>
    <w:rsid w:val="005941A1"/>
    <w:rsid w:val="005952F6"/>
    <w:rsid w:val="005959C6"/>
    <w:rsid w:val="00596E1F"/>
    <w:rsid w:val="00597114"/>
    <w:rsid w:val="00597537"/>
    <w:rsid w:val="00597D77"/>
    <w:rsid w:val="00597DBE"/>
    <w:rsid w:val="00597F05"/>
    <w:rsid w:val="005A01A7"/>
    <w:rsid w:val="005A0D2E"/>
    <w:rsid w:val="005A0E27"/>
    <w:rsid w:val="005A11DC"/>
    <w:rsid w:val="005A1698"/>
    <w:rsid w:val="005A17AE"/>
    <w:rsid w:val="005A1BE0"/>
    <w:rsid w:val="005A1C29"/>
    <w:rsid w:val="005A1D20"/>
    <w:rsid w:val="005A1D29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A4C"/>
    <w:rsid w:val="005B1F21"/>
    <w:rsid w:val="005B2368"/>
    <w:rsid w:val="005B30EF"/>
    <w:rsid w:val="005B32B4"/>
    <w:rsid w:val="005B481C"/>
    <w:rsid w:val="005B51B5"/>
    <w:rsid w:val="005B5346"/>
    <w:rsid w:val="005B551E"/>
    <w:rsid w:val="005B5EDA"/>
    <w:rsid w:val="005B5FB1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1A1A"/>
    <w:rsid w:val="005C2288"/>
    <w:rsid w:val="005C267C"/>
    <w:rsid w:val="005C283E"/>
    <w:rsid w:val="005C34F5"/>
    <w:rsid w:val="005C36EB"/>
    <w:rsid w:val="005C37C4"/>
    <w:rsid w:val="005C4669"/>
    <w:rsid w:val="005C5274"/>
    <w:rsid w:val="005C54FE"/>
    <w:rsid w:val="005C5579"/>
    <w:rsid w:val="005C55C0"/>
    <w:rsid w:val="005C596D"/>
    <w:rsid w:val="005C5EED"/>
    <w:rsid w:val="005C6138"/>
    <w:rsid w:val="005C657A"/>
    <w:rsid w:val="005C6B8C"/>
    <w:rsid w:val="005C6D81"/>
    <w:rsid w:val="005C6F12"/>
    <w:rsid w:val="005C7062"/>
    <w:rsid w:val="005C7156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431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2D43"/>
    <w:rsid w:val="005E32A0"/>
    <w:rsid w:val="005E37C5"/>
    <w:rsid w:val="005E44C2"/>
    <w:rsid w:val="005E47D7"/>
    <w:rsid w:val="005E4F61"/>
    <w:rsid w:val="005E55A3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4C5"/>
    <w:rsid w:val="005F1811"/>
    <w:rsid w:val="005F20C1"/>
    <w:rsid w:val="005F2875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059"/>
    <w:rsid w:val="00600176"/>
    <w:rsid w:val="00600190"/>
    <w:rsid w:val="006014D5"/>
    <w:rsid w:val="00601907"/>
    <w:rsid w:val="006019AC"/>
    <w:rsid w:val="00601B56"/>
    <w:rsid w:val="006035F0"/>
    <w:rsid w:val="00603767"/>
    <w:rsid w:val="00603DAA"/>
    <w:rsid w:val="006048E2"/>
    <w:rsid w:val="00604F5E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043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630"/>
    <w:rsid w:val="00615F29"/>
    <w:rsid w:val="00616150"/>
    <w:rsid w:val="00616203"/>
    <w:rsid w:val="00616997"/>
    <w:rsid w:val="00616EE5"/>
    <w:rsid w:val="00616F89"/>
    <w:rsid w:val="00617448"/>
    <w:rsid w:val="006174D4"/>
    <w:rsid w:val="00617EE4"/>
    <w:rsid w:val="006200A3"/>
    <w:rsid w:val="00621D70"/>
    <w:rsid w:val="006226A7"/>
    <w:rsid w:val="00623079"/>
    <w:rsid w:val="006237F0"/>
    <w:rsid w:val="00623F7E"/>
    <w:rsid w:val="00624D12"/>
    <w:rsid w:val="00625128"/>
    <w:rsid w:val="00625454"/>
    <w:rsid w:val="006256C8"/>
    <w:rsid w:val="0062729D"/>
    <w:rsid w:val="0062753E"/>
    <w:rsid w:val="00627750"/>
    <w:rsid w:val="00627AFC"/>
    <w:rsid w:val="00627B0E"/>
    <w:rsid w:val="00627BB7"/>
    <w:rsid w:val="006301DA"/>
    <w:rsid w:val="00630357"/>
    <w:rsid w:val="00630B57"/>
    <w:rsid w:val="00631068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A1C"/>
    <w:rsid w:val="00644B33"/>
    <w:rsid w:val="00645752"/>
    <w:rsid w:val="006458B6"/>
    <w:rsid w:val="006459C9"/>
    <w:rsid w:val="00645E43"/>
    <w:rsid w:val="006461DF"/>
    <w:rsid w:val="00646474"/>
    <w:rsid w:val="00646596"/>
    <w:rsid w:val="00646746"/>
    <w:rsid w:val="00646CDE"/>
    <w:rsid w:val="0064749B"/>
    <w:rsid w:val="00647A85"/>
    <w:rsid w:val="0065094B"/>
    <w:rsid w:val="00650FE5"/>
    <w:rsid w:val="006510DB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C2E"/>
    <w:rsid w:val="00657DE5"/>
    <w:rsid w:val="006608C5"/>
    <w:rsid w:val="00660ABE"/>
    <w:rsid w:val="00660C55"/>
    <w:rsid w:val="00660C6D"/>
    <w:rsid w:val="006612B2"/>
    <w:rsid w:val="00661723"/>
    <w:rsid w:val="00662212"/>
    <w:rsid w:val="006636B4"/>
    <w:rsid w:val="00663FE3"/>
    <w:rsid w:val="00664EBB"/>
    <w:rsid w:val="00665335"/>
    <w:rsid w:val="00665815"/>
    <w:rsid w:val="00665A5D"/>
    <w:rsid w:val="0066795E"/>
    <w:rsid w:val="00667A89"/>
    <w:rsid w:val="00667B8E"/>
    <w:rsid w:val="00667C49"/>
    <w:rsid w:val="00670045"/>
    <w:rsid w:val="00670BC5"/>
    <w:rsid w:val="0067172B"/>
    <w:rsid w:val="00671AD9"/>
    <w:rsid w:val="00671C25"/>
    <w:rsid w:val="00673DCC"/>
    <w:rsid w:val="0067401D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91"/>
    <w:rsid w:val="00681FAD"/>
    <w:rsid w:val="006825AE"/>
    <w:rsid w:val="006828F1"/>
    <w:rsid w:val="00683289"/>
    <w:rsid w:val="00683B5F"/>
    <w:rsid w:val="006842C4"/>
    <w:rsid w:val="00684500"/>
    <w:rsid w:val="006845CC"/>
    <w:rsid w:val="00684C30"/>
    <w:rsid w:val="006851D1"/>
    <w:rsid w:val="00685796"/>
    <w:rsid w:val="00685803"/>
    <w:rsid w:val="00685CC8"/>
    <w:rsid w:val="00686398"/>
    <w:rsid w:val="006865D3"/>
    <w:rsid w:val="006868ED"/>
    <w:rsid w:val="006869CF"/>
    <w:rsid w:val="00686B51"/>
    <w:rsid w:val="0068738F"/>
    <w:rsid w:val="00687EF3"/>
    <w:rsid w:val="0069013E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67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5F6A"/>
    <w:rsid w:val="006A64D1"/>
    <w:rsid w:val="006A656D"/>
    <w:rsid w:val="006A708D"/>
    <w:rsid w:val="006A70ED"/>
    <w:rsid w:val="006A7FFC"/>
    <w:rsid w:val="006B0C20"/>
    <w:rsid w:val="006B0E37"/>
    <w:rsid w:val="006B105B"/>
    <w:rsid w:val="006B125B"/>
    <w:rsid w:val="006B134F"/>
    <w:rsid w:val="006B1643"/>
    <w:rsid w:val="006B1808"/>
    <w:rsid w:val="006B1D13"/>
    <w:rsid w:val="006B1E20"/>
    <w:rsid w:val="006B2074"/>
    <w:rsid w:val="006B2B5E"/>
    <w:rsid w:val="006B2C94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5F8"/>
    <w:rsid w:val="006C2F9E"/>
    <w:rsid w:val="006C3B41"/>
    <w:rsid w:val="006C3E34"/>
    <w:rsid w:val="006C4DE2"/>
    <w:rsid w:val="006C567F"/>
    <w:rsid w:val="006C5714"/>
    <w:rsid w:val="006C6DB8"/>
    <w:rsid w:val="006C6E3D"/>
    <w:rsid w:val="006C70C1"/>
    <w:rsid w:val="006C7193"/>
    <w:rsid w:val="006C746D"/>
    <w:rsid w:val="006C7CB6"/>
    <w:rsid w:val="006D0654"/>
    <w:rsid w:val="006D12D8"/>
    <w:rsid w:val="006D163B"/>
    <w:rsid w:val="006D16C8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3E9A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335"/>
    <w:rsid w:val="00701848"/>
    <w:rsid w:val="00701AE1"/>
    <w:rsid w:val="00702E79"/>
    <w:rsid w:val="00703682"/>
    <w:rsid w:val="007037DB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1D62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4877"/>
    <w:rsid w:val="00715772"/>
    <w:rsid w:val="0071585A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7E2"/>
    <w:rsid w:val="00724839"/>
    <w:rsid w:val="0072501F"/>
    <w:rsid w:val="0072539A"/>
    <w:rsid w:val="007253CF"/>
    <w:rsid w:val="007254B5"/>
    <w:rsid w:val="00725669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7D8"/>
    <w:rsid w:val="0073482C"/>
    <w:rsid w:val="00734CE8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752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2FC4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569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8E7"/>
    <w:rsid w:val="00757FAF"/>
    <w:rsid w:val="00757FC8"/>
    <w:rsid w:val="00760286"/>
    <w:rsid w:val="00760392"/>
    <w:rsid w:val="0076089E"/>
    <w:rsid w:val="00760A1D"/>
    <w:rsid w:val="00760F02"/>
    <w:rsid w:val="007611BB"/>
    <w:rsid w:val="007611E0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78B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42B"/>
    <w:rsid w:val="007805E8"/>
    <w:rsid w:val="00780610"/>
    <w:rsid w:val="00780E1A"/>
    <w:rsid w:val="007811FE"/>
    <w:rsid w:val="00781364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8CC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14A"/>
    <w:rsid w:val="007944B8"/>
    <w:rsid w:val="0079475D"/>
    <w:rsid w:val="0079526F"/>
    <w:rsid w:val="007958B8"/>
    <w:rsid w:val="00795BBC"/>
    <w:rsid w:val="00795E65"/>
    <w:rsid w:val="0079607C"/>
    <w:rsid w:val="007964EF"/>
    <w:rsid w:val="00796BA1"/>
    <w:rsid w:val="00796C21"/>
    <w:rsid w:val="007A0F16"/>
    <w:rsid w:val="007A1295"/>
    <w:rsid w:val="007A32F4"/>
    <w:rsid w:val="007A36C9"/>
    <w:rsid w:val="007A38F3"/>
    <w:rsid w:val="007A554A"/>
    <w:rsid w:val="007A581C"/>
    <w:rsid w:val="007A5922"/>
    <w:rsid w:val="007A60B7"/>
    <w:rsid w:val="007A6357"/>
    <w:rsid w:val="007A696E"/>
    <w:rsid w:val="007A6D6B"/>
    <w:rsid w:val="007A6FD8"/>
    <w:rsid w:val="007A7398"/>
    <w:rsid w:val="007A7437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7B9"/>
    <w:rsid w:val="007B5914"/>
    <w:rsid w:val="007B6293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6C9"/>
    <w:rsid w:val="007D37F6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149"/>
    <w:rsid w:val="007E0467"/>
    <w:rsid w:val="007E046D"/>
    <w:rsid w:val="007E0A78"/>
    <w:rsid w:val="007E0DD2"/>
    <w:rsid w:val="007E0FB0"/>
    <w:rsid w:val="007E1A9E"/>
    <w:rsid w:val="007E1E6E"/>
    <w:rsid w:val="007E21B5"/>
    <w:rsid w:val="007E28D7"/>
    <w:rsid w:val="007E2D05"/>
    <w:rsid w:val="007E349D"/>
    <w:rsid w:val="007E526C"/>
    <w:rsid w:val="007E5DAA"/>
    <w:rsid w:val="007E6056"/>
    <w:rsid w:val="007E60E9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247"/>
    <w:rsid w:val="007F7478"/>
    <w:rsid w:val="007F7543"/>
    <w:rsid w:val="007F760E"/>
    <w:rsid w:val="007F779D"/>
    <w:rsid w:val="007F7899"/>
    <w:rsid w:val="00800EC5"/>
    <w:rsid w:val="00801FCC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62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7F5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9B0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D1F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3DC"/>
    <w:rsid w:val="00852B22"/>
    <w:rsid w:val="00852D9C"/>
    <w:rsid w:val="008532F5"/>
    <w:rsid w:val="008536EA"/>
    <w:rsid w:val="00853D00"/>
    <w:rsid w:val="008540B9"/>
    <w:rsid w:val="00854178"/>
    <w:rsid w:val="008554A0"/>
    <w:rsid w:val="0085558C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57C6B"/>
    <w:rsid w:val="0086060E"/>
    <w:rsid w:val="00860BCD"/>
    <w:rsid w:val="00861F2B"/>
    <w:rsid w:val="0086205C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12D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182"/>
    <w:rsid w:val="008977EB"/>
    <w:rsid w:val="00897F0F"/>
    <w:rsid w:val="008A0127"/>
    <w:rsid w:val="008A0343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1A12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03"/>
    <w:rsid w:val="008B5449"/>
    <w:rsid w:val="008B5A67"/>
    <w:rsid w:val="008B5AB7"/>
    <w:rsid w:val="008B5FD1"/>
    <w:rsid w:val="008B64E5"/>
    <w:rsid w:val="008B778E"/>
    <w:rsid w:val="008B7D5D"/>
    <w:rsid w:val="008B7E4D"/>
    <w:rsid w:val="008C112F"/>
    <w:rsid w:val="008C1DF6"/>
    <w:rsid w:val="008C2829"/>
    <w:rsid w:val="008C2C76"/>
    <w:rsid w:val="008C3017"/>
    <w:rsid w:val="008C3275"/>
    <w:rsid w:val="008C3598"/>
    <w:rsid w:val="008C4186"/>
    <w:rsid w:val="008C45E9"/>
    <w:rsid w:val="008C4BC2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47C"/>
    <w:rsid w:val="008C7F27"/>
    <w:rsid w:val="008C7FD8"/>
    <w:rsid w:val="008D0130"/>
    <w:rsid w:val="008D06B0"/>
    <w:rsid w:val="008D0DDC"/>
    <w:rsid w:val="008D19A8"/>
    <w:rsid w:val="008D2B97"/>
    <w:rsid w:val="008D2F05"/>
    <w:rsid w:val="008D36F4"/>
    <w:rsid w:val="008D3DD8"/>
    <w:rsid w:val="008D3F96"/>
    <w:rsid w:val="008D493F"/>
    <w:rsid w:val="008D4E55"/>
    <w:rsid w:val="008D4F30"/>
    <w:rsid w:val="008D51D6"/>
    <w:rsid w:val="008D5A5F"/>
    <w:rsid w:val="008D5B3F"/>
    <w:rsid w:val="008D5BA8"/>
    <w:rsid w:val="008D6DDF"/>
    <w:rsid w:val="008D7453"/>
    <w:rsid w:val="008D75CB"/>
    <w:rsid w:val="008D7B5A"/>
    <w:rsid w:val="008E00BF"/>
    <w:rsid w:val="008E1B2A"/>
    <w:rsid w:val="008E1F8B"/>
    <w:rsid w:val="008E2282"/>
    <w:rsid w:val="008E2575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C72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6156"/>
    <w:rsid w:val="0090658B"/>
    <w:rsid w:val="00906816"/>
    <w:rsid w:val="00906C0F"/>
    <w:rsid w:val="009078DF"/>
    <w:rsid w:val="00907C6D"/>
    <w:rsid w:val="00907EFA"/>
    <w:rsid w:val="0091083A"/>
    <w:rsid w:val="00910A46"/>
    <w:rsid w:val="00910C5D"/>
    <w:rsid w:val="00911118"/>
    <w:rsid w:val="0091169A"/>
    <w:rsid w:val="009116DA"/>
    <w:rsid w:val="0091266E"/>
    <w:rsid w:val="00912A8B"/>
    <w:rsid w:val="00912CA2"/>
    <w:rsid w:val="00912E5B"/>
    <w:rsid w:val="00913AE7"/>
    <w:rsid w:val="009148F6"/>
    <w:rsid w:val="00914D85"/>
    <w:rsid w:val="00914F02"/>
    <w:rsid w:val="009150C7"/>
    <w:rsid w:val="009151A6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B1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C28"/>
    <w:rsid w:val="00922D92"/>
    <w:rsid w:val="009230F9"/>
    <w:rsid w:val="00923AFF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2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1C2E"/>
    <w:rsid w:val="00941E05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D8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754"/>
    <w:rsid w:val="00956A54"/>
    <w:rsid w:val="00956B60"/>
    <w:rsid w:val="009570F5"/>
    <w:rsid w:val="00957885"/>
    <w:rsid w:val="009579E9"/>
    <w:rsid w:val="0096030A"/>
    <w:rsid w:val="0096041C"/>
    <w:rsid w:val="009606DB"/>
    <w:rsid w:val="00960BBA"/>
    <w:rsid w:val="00960DD6"/>
    <w:rsid w:val="00960DE9"/>
    <w:rsid w:val="00960F45"/>
    <w:rsid w:val="00961018"/>
    <w:rsid w:val="00961039"/>
    <w:rsid w:val="00961946"/>
    <w:rsid w:val="00961A1B"/>
    <w:rsid w:val="00961C66"/>
    <w:rsid w:val="00961D11"/>
    <w:rsid w:val="009620DF"/>
    <w:rsid w:val="00962FC7"/>
    <w:rsid w:val="0096332B"/>
    <w:rsid w:val="0096362D"/>
    <w:rsid w:val="0096382D"/>
    <w:rsid w:val="009644CF"/>
    <w:rsid w:val="009647C6"/>
    <w:rsid w:val="00964F78"/>
    <w:rsid w:val="009655C8"/>
    <w:rsid w:val="00966567"/>
    <w:rsid w:val="009665DB"/>
    <w:rsid w:val="00966727"/>
    <w:rsid w:val="009667EA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D1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16ED"/>
    <w:rsid w:val="00981D2C"/>
    <w:rsid w:val="00982B91"/>
    <w:rsid w:val="009832BC"/>
    <w:rsid w:val="00983FA0"/>
    <w:rsid w:val="00984761"/>
    <w:rsid w:val="00984A00"/>
    <w:rsid w:val="00984B50"/>
    <w:rsid w:val="00984B87"/>
    <w:rsid w:val="00984CB6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549"/>
    <w:rsid w:val="009938AC"/>
    <w:rsid w:val="00993AA6"/>
    <w:rsid w:val="00993C7A"/>
    <w:rsid w:val="009944FD"/>
    <w:rsid w:val="00994759"/>
    <w:rsid w:val="00994E44"/>
    <w:rsid w:val="00995728"/>
    <w:rsid w:val="00995920"/>
    <w:rsid w:val="00995BA5"/>
    <w:rsid w:val="00996A16"/>
    <w:rsid w:val="00996D51"/>
    <w:rsid w:val="00997082"/>
    <w:rsid w:val="00997338"/>
    <w:rsid w:val="00997389"/>
    <w:rsid w:val="0099747E"/>
    <w:rsid w:val="0099751B"/>
    <w:rsid w:val="009978BA"/>
    <w:rsid w:val="00997CEA"/>
    <w:rsid w:val="009A00E2"/>
    <w:rsid w:val="009A0F72"/>
    <w:rsid w:val="009A1448"/>
    <w:rsid w:val="009A229A"/>
    <w:rsid w:val="009A26BB"/>
    <w:rsid w:val="009A3185"/>
    <w:rsid w:val="009A319E"/>
    <w:rsid w:val="009A3505"/>
    <w:rsid w:val="009A5C98"/>
    <w:rsid w:val="009A5E3A"/>
    <w:rsid w:val="009A5EFE"/>
    <w:rsid w:val="009A7D3B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0A"/>
    <w:rsid w:val="009B5918"/>
    <w:rsid w:val="009B5CDC"/>
    <w:rsid w:val="009B5DEC"/>
    <w:rsid w:val="009B673D"/>
    <w:rsid w:val="009B6A4B"/>
    <w:rsid w:val="009B7A2B"/>
    <w:rsid w:val="009C03C1"/>
    <w:rsid w:val="009C0D0A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4DDF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4A30"/>
    <w:rsid w:val="009D503A"/>
    <w:rsid w:val="009D50E7"/>
    <w:rsid w:val="009D56DA"/>
    <w:rsid w:val="009D649C"/>
    <w:rsid w:val="009D6707"/>
    <w:rsid w:val="009D6A0D"/>
    <w:rsid w:val="009D7171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4926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247F"/>
    <w:rsid w:val="009F2669"/>
    <w:rsid w:val="009F2B34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6F68"/>
    <w:rsid w:val="00A07D80"/>
    <w:rsid w:val="00A101EE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77D"/>
    <w:rsid w:val="00A20917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2B1"/>
    <w:rsid w:val="00A32957"/>
    <w:rsid w:val="00A330D7"/>
    <w:rsid w:val="00A330F5"/>
    <w:rsid w:val="00A33E97"/>
    <w:rsid w:val="00A34759"/>
    <w:rsid w:val="00A34B0D"/>
    <w:rsid w:val="00A35769"/>
    <w:rsid w:val="00A35B37"/>
    <w:rsid w:val="00A35E9E"/>
    <w:rsid w:val="00A36392"/>
    <w:rsid w:val="00A363E1"/>
    <w:rsid w:val="00A365D7"/>
    <w:rsid w:val="00A36F39"/>
    <w:rsid w:val="00A372E2"/>
    <w:rsid w:val="00A37BA9"/>
    <w:rsid w:val="00A40751"/>
    <w:rsid w:val="00A40C09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E6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8F5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383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271"/>
    <w:rsid w:val="00A7640D"/>
    <w:rsid w:val="00A76F13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89B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174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5D1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534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5ACC"/>
    <w:rsid w:val="00AD667B"/>
    <w:rsid w:val="00AD6788"/>
    <w:rsid w:val="00AE017B"/>
    <w:rsid w:val="00AE0B18"/>
    <w:rsid w:val="00AE127E"/>
    <w:rsid w:val="00AE190F"/>
    <w:rsid w:val="00AE231A"/>
    <w:rsid w:val="00AE2557"/>
    <w:rsid w:val="00AE30F0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E7C"/>
    <w:rsid w:val="00AF100C"/>
    <w:rsid w:val="00AF162C"/>
    <w:rsid w:val="00AF1D22"/>
    <w:rsid w:val="00AF27AD"/>
    <w:rsid w:val="00AF2EA9"/>
    <w:rsid w:val="00AF3132"/>
    <w:rsid w:val="00AF3B67"/>
    <w:rsid w:val="00AF4340"/>
    <w:rsid w:val="00AF4464"/>
    <w:rsid w:val="00AF4751"/>
    <w:rsid w:val="00AF4F07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A1F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5ED6"/>
    <w:rsid w:val="00B06611"/>
    <w:rsid w:val="00B0682F"/>
    <w:rsid w:val="00B06E58"/>
    <w:rsid w:val="00B070A8"/>
    <w:rsid w:val="00B0714B"/>
    <w:rsid w:val="00B07B60"/>
    <w:rsid w:val="00B07D60"/>
    <w:rsid w:val="00B07EBD"/>
    <w:rsid w:val="00B100D2"/>
    <w:rsid w:val="00B1057D"/>
    <w:rsid w:val="00B10DF4"/>
    <w:rsid w:val="00B115AE"/>
    <w:rsid w:val="00B1173A"/>
    <w:rsid w:val="00B11842"/>
    <w:rsid w:val="00B11A22"/>
    <w:rsid w:val="00B11FC1"/>
    <w:rsid w:val="00B1261D"/>
    <w:rsid w:val="00B128DE"/>
    <w:rsid w:val="00B12D59"/>
    <w:rsid w:val="00B13DBE"/>
    <w:rsid w:val="00B14074"/>
    <w:rsid w:val="00B14277"/>
    <w:rsid w:val="00B15133"/>
    <w:rsid w:val="00B15650"/>
    <w:rsid w:val="00B161F4"/>
    <w:rsid w:val="00B163C6"/>
    <w:rsid w:val="00B16AB0"/>
    <w:rsid w:val="00B16E23"/>
    <w:rsid w:val="00B17155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C1B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BF2"/>
    <w:rsid w:val="00B27CA1"/>
    <w:rsid w:val="00B307D6"/>
    <w:rsid w:val="00B309B1"/>
    <w:rsid w:val="00B30A30"/>
    <w:rsid w:val="00B315AA"/>
    <w:rsid w:val="00B3171A"/>
    <w:rsid w:val="00B31EDE"/>
    <w:rsid w:val="00B325D0"/>
    <w:rsid w:val="00B3279A"/>
    <w:rsid w:val="00B327E0"/>
    <w:rsid w:val="00B3285A"/>
    <w:rsid w:val="00B32BE8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5D1B"/>
    <w:rsid w:val="00B46DBD"/>
    <w:rsid w:val="00B47594"/>
    <w:rsid w:val="00B50409"/>
    <w:rsid w:val="00B50C6E"/>
    <w:rsid w:val="00B50FD6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1C0"/>
    <w:rsid w:val="00B62405"/>
    <w:rsid w:val="00B624AB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BC3"/>
    <w:rsid w:val="00B66D44"/>
    <w:rsid w:val="00B677A3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BED"/>
    <w:rsid w:val="00B735CB"/>
    <w:rsid w:val="00B73719"/>
    <w:rsid w:val="00B739DF"/>
    <w:rsid w:val="00B74103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0FC5"/>
    <w:rsid w:val="00B8177F"/>
    <w:rsid w:val="00B819A1"/>
    <w:rsid w:val="00B81B21"/>
    <w:rsid w:val="00B820DE"/>
    <w:rsid w:val="00B823AE"/>
    <w:rsid w:val="00B83516"/>
    <w:rsid w:val="00B8373F"/>
    <w:rsid w:val="00B842F7"/>
    <w:rsid w:val="00B848F9"/>
    <w:rsid w:val="00B8493E"/>
    <w:rsid w:val="00B84F08"/>
    <w:rsid w:val="00B84F24"/>
    <w:rsid w:val="00B8500A"/>
    <w:rsid w:val="00B851B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BF3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C6C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461"/>
    <w:rsid w:val="00B97998"/>
    <w:rsid w:val="00BA0727"/>
    <w:rsid w:val="00BA0993"/>
    <w:rsid w:val="00BA0ACE"/>
    <w:rsid w:val="00BA12A8"/>
    <w:rsid w:val="00BA21B1"/>
    <w:rsid w:val="00BA309A"/>
    <w:rsid w:val="00BA3136"/>
    <w:rsid w:val="00BA31E3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368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3B"/>
    <w:rsid w:val="00BB5EEB"/>
    <w:rsid w:val="00BB603E"/>
    <w:rsid w:val="00BB6595"/>
    <w:rsid w:val="00BB67C0"/>
    <w:rsid w:val="00BB6904"/>
    <w:rsid w:val="00BB690A"/>
    <w:rsid w:val="00BB711D"/>
    <w:rsid w:val="00BB7141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4B94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0A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6C08"/>
    <w:rsid w:val="00BD7329"/>
    <w:rsid w:val="00BD7AA4"/>
    <w:rsid w:val="00BD7DA6"/>
    <w:rsid w:val="00BD7F3F"/>
    <w:rsid w:val="00BE0208"/>
    <w:rsid w:val="00BE0306"/>
    <w:rsid w:val="00BE07C7"/>
    <w:rsid w:val="00BE0993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61DF"/>
    <w:rsid w:val="00BE77AF"/>
    <w:rsid w:val="00BE7A4C"/>
    <w:rsid w:val="00BF167B"/>
    <w:rsid w:val="00BF1788"/>
    <w:rsid w:val="00BF2811"/>
    <w:rsid w:val="00BF401F"/>
    <w:rsid w:val="00BF414F"/>
    <w:rsid w:val="00BF4438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BF76F4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19B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30B"/>
    <w:rsid w:val="00C14696"/>
    <w:rsid w:val="00C15126"/>
    <w:rsid w:val="00C1565F"/>
    <w:rsid w:val="00C15F1A"/>
    <w:rsid w:val="00C15F38"/>
    <w:rsid w:val="00C17513"/>
    <w:rsid w:val="00C1782B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84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18"/>
    <w:rsid w:val="00C3266B"/>
    <w:rsid w:val="00C32E62"/>
    <w:rsid w:val="00C32F53"/>
    <w:rsid w:val="00C33075"/>
    <w:rsid w:val="00C33155"/>
    <w:rsid w:val="00C33A78"/>
    <w:rsid w:val="00C3417D"/>
    <w:rsid w:val="00C34809"/>
    <w:rsid w:val="00C34920"/>
    <w:rsid w:val="00C35470"/>
    <w:rsid w:val="00C35798"/>
    <w:rsid w:val="00C35BEE"/>
    <w:rsid w:val="00C363E2"/>
    <w:rsid w:val="00C364BB"/>
    <w:rsid w:val="00C36CC3"/>
    <w:rsid w:val="00C372EA"/>
    <w:rsid w:val="00C37737"/>
    <w:rsid w:val="00C37885"/>
    <w:rsid w:val="00C37D66"/>
    <w:rsid w:val="00C4026F"/>
    <w:rsid w:val="00C40341"/>
    <w:rsid w:val="00C40743"/>
    <w:rsid w:val="00C412BF"/>
    <w:rsid w:val="00C41B57"/>
    <w:rsid w:val="00C41E15"/>
    <w:rsid w:val="00C424A8"/>
    <w:rsid w:val="00C4282A"/>
    <w:rsid w:val="00C42DF6"/>
    <w:rsid w:val="00C4408A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14B7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055"/>
    <w:rsid w:val="00C551E1"/>
    <w:rsid w:val="00C55493"/>
    <w:rsid w:val="00C5566C"/>
    <w:rsid w:val="00C55BDD"/>
    <w:rsid w:val="00C5601A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593D"/>
    <w:rsid w:val="00C66319"/>
    <w:rsid w:val="00C66855"/>
    <w:rsid w:val="00C67247"/>
    <w:rsid w:val="00C674D0"/>
    <w:rsid w:val="00C67616"/>
    <w:rsid w:val="00C67AA7"/>
    <w:rsid w:val="00C67D6C"/>
    <w:rsid w:val="00C70F99"/>
    <w:rsid w:val="00C70FEB"/>
    <w:rsid w:val="00C71151"/>
    <w:rsid w:val="00C71C68"/>
    <w:rsid w:val="00C71EA9"/>
    <w:rsid w:val="00C71FF6"/>
    <w:rsid w:val="00C72CB1"/>
    <w:rsid w:val="00C72F85"/>
    <w:rsid w:val="00C73044"/>
    <w:rsid w:val="00C73D52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0CB4"/>
    <w:rsid w:val="00C812DC"/>
    <w:rsid w:val="00C81806"/>
    <w:rsid w:val="00C825EF"/>
    <w:rsid w:val="00C83525"/>
    <w:rsid w:val="00C83762"/>
    <w:rsid w:val="00C839E5"/>
    <w:rsid w:val="00C83FBA"/>
    <w:rsid w:val="00C8424F"/>
    <w:rsid w:val="00C853AE"/>
    <w:rsid w:val="00C8556D"/>
    <w:rsid w:val="00C86E8A"/>
    <w:rsid w:val="00C871F1"/>
    <w:rsid w:val="00C87515"/>
    <w:rsid w:val="00C878A7"/>
    <w:rsid w:val="00C87B9B"/>
    <w:rsid w:val="00C90417"/>
    <w:rsid w:val="00C9128E"/>
    <w:rsid w:val="00C91A06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62D4"/>
    <w:rsid w:val="00C968BC"/>
    <w:rsid w:val="00C97090"/>
    <w:rsid w:val="00C97D4E"/>
    <w:rsid w:val="00CA00AF"/>
    <w:rsid w:val="00CA02EF"/>
    <w:rsid w:val="00CA0300"/>
    <w:rsid w:val="00CA0D6E"/>
    <w:rsid w:val="00CA19AF"/>
    <w:rsid w:val="00CA1FEC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B2"/>
    <w:rsid w:val="00CA7AD0"/>
    <w:rsid w:val="00CA7C36"/>
    <w:rsid w:val="00CA7DC1"/>
    <w:rsid w:val="00CB0B09"/>
    <w:rsid w:val="00CB0E8F"/>
    <w:rsid w:val="00CB119B"/>
    <w:rsid w:val="00CB1245"/>
    <w:rsid w:val="00CB1421"/>
    <w:rsid w:val="00CB161B"/>
    <w:rsid w:val="00CB1B4C"/>
    <w:rsid w:val="00CB21C8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5FCE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0AA3"/>
    <w:rsid w:val="00CC1082"/>
    <w:rsid w:val="00CC112C"/>
    <w:rsid w:val="00CC12A2"/>
    <w:rsid w:val="00CC180F"/>
    <w:rsid w:val="00CC254C"/>
    <w:rsid w:val="00CC355E"/>
    <w:rsid w:val="00CC3A50"/>
    <w:rsid w:val="00CC3B7C"/>
    <w:rsid w:val="00CC3C4F"/>
    <w:rsid w:val="00CC42DB"/>
    <w:rsid w:val="00CC52BE"/>
    <w:rsid w:val="00CC52F0"/>
    <w:rsid w:val="00CC5562"/>
    <w:rsid w:val="00CC5766"/>
    <w:rsid w:val="00CC5B9F"/>
    <w:rsid w:val="00CC68C9"/>
    <w:rsid w:val="00CC69FC"/>
    <w:rsid w:val="00CC6C1D"/>
    <w:rsid w:val="00CC6C5A"/>
    <w:rsid w:val="00CC6CA2"/>
    <w:rsid w:val="00CC6D12"/>
    <w:rsid w:val="00CC73FB"/>
    <w:rsid w:val="00CC7650"/>
    <w:rsid w:val="00CD015A"/>
    <w:rsid w:val="00CD0942"/>
    <w:rsid w:val="00CD0E82"/>
    <w:rsid w:val="00CD15FF"/>
    <w:rsid w:val="00CD2A22"/>
    <w:rsid w:val="00CD2BF1"/>
    <w:rsid w:val="00CD2CAB"/>
    <w:rsid w:val="00CD2E3D"/>
    <w:rsid w:val="00CD34AC"/>
    <w:rsid w:val="00CD36D8"/>
    <w:rsid w:val="00CD380E"/>
    <w:rsid w:val="00CD3B7E"/>
    <w:rsid w:val="00CD3F6A"/>
    <w:rsid w:val="00CD4523"/>
    <w:rsid w:val="00CD5B48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258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8AE"/>
    <w:rsid w:val="00CE3A6E"/>
    <w:rsid w:val="00CE457E"/>
    <w:rsid w:val="00CE4929"/>
    <w:rsid w:val="00CE4CC2"/>
    <w:rsid w:val="00CE55F1"/>
    <w:rsid w:val="00CE580D"/>
    <w:rsid w:val="00CE5A97"/>
    <w:rsid w:val="00CE5E51"/>
    <w:rsid w:val="00CE6315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19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721"/>
    <w:rsid w:val="00D03F10"/>
    <w:rsid w:val="00D03F7A"/>
    <w:rsid w:val="00D0430A"/>
    <w:rsid w:val="00D04877"/>
    <w:rsid w:val="00D06365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20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076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AE7"/>
    <w:rsid w:val="00D270B9"/>
    <w:rsid w:val="00D27AB2"/>
    <w:rsid w:val="00D27F22"/>
    <w:rsid w:val="00D27FE3"/>
    <w:rsid w:val="00D30101"/>
    <w:rsid w:val="00D3066E"/>
    <w:rsid w:val="00D30A96"/>
    <w:rsid w:val="00D30E9B"/>
    <w:rsid w:val="00D312E5"/>
    <w:rsid w:val="00D31369"/>
    <w:rsid w:val="00D3172A"/>
    <w:rsid w:val="00D317B0"/>
    <w:rsid w:val="00D319DC"/>
    <w:rsid w:val="00D31A49"/>
    <w:rsid w:val="00D31BDD"/>
    <w:rsid w:val="00D31F47"/>
    <w:rsid w:val="00D31FA0"/>
    <w:rsid w:val="00D32413"/>
    <w:rsid w:val="00D324E6"/>
    <w:rsid w:val="00D32C12"/>
    <w:rsid w:val="00D32FA9"/>
    <w:rsid w:val="00D33950"/>
    <w:rsid w:val="00D3444D"/>
    <w:rsid w:val="00D34F93"/>
    <w:rsid w:val="00D3585F"/>
    <w:rsid w:val="00D35A33"/>
    <w:rsid w:val="00D3643C"/>
    <w:rsid w:val="00D365EC"/>
    <w:rsid w:val="00D36A28"/>
    <w:rsid w:val="00D40086"/>
    <w:rsid w:val="00D40D21"/>
    <w:rsid w:val="00D411AB"/>
    <w:rsid w:val="00D41C06"/>
    <w:rsid w:val="00D41E5D"/>
    <w:rsid w:val="00D41F02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834"/>
    <w:rsid w:val="00D527C6"/>
    <w:rsid w:val="00D527D6"/>
    <w:rsid w:val="00D52801"/>
    <w:rsid w:val="00D52B9D"/>
    <w:rsid w:val="00D52E52"/>
    <w:rsid w:val="00D533A8"/>
    <w:rsid w:val="00D5392E"/>
    <w:rsid w:val="00D539B8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5F79"/>
    <w:rsid w:val="00D56683"/>
    <w:rsid w:val="00D56E4E"/>
    <w:rsid w:val="00D56EB0"/>
    <w:rsid w:val="00D56FE3"/>
    <w:rsid w:val="00D574F2"/>
    <w:rsid w:val="00D577E5"/>
    <w:rsid w:val="00D57ADB"/>
    <w:rsid w:val="00D60305"/>
    <w:rsid w:val="00D60651"/>
    <w:rsid w:val="00D60870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3EE7"/>
    <w:rsid w:val="00D65285"/>
    <w:rsid w:val="00D6559A"/>
    <w:rsid w:val="00D663FF"/>
    <w:rsid w:val="00D66903"/>
    <w:rsid w:val="00D67118"/>
    <w:rsid w:val="00D67150"/>
    <w:rsid w:val="00D71A3C"/>
    <w:rsid w:val="00D71E3A"/>
    <w:rsid w:val="00D72449"/>
    <w:rsid w:val="00D72675"/>
    <w:rsid w:val="00D726BF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6D18"/>
    <w:rsid w:val="00D7771D"/>
    <w:rsid w:val="00D77EC3"/>
    <w:rsid w:val="00D77EFE"/>
    <w:rsid w:val="00D80179"/>
    <w:rsid w:val="00D803B8"/>
    <w:rsid w:val="00D813D0"/>
    <w:rsid w:val="00D81A5C"/>
    <w:rsid w:val="00D81BF8"/>
    <w:rsid w:val="00D81DA3"/>
    <w:rsid w:val="00D82032"/>
    <w:rsid w:val="00D821A7"/>
    <w:rsid w:val="00D82C3C"/>
    <w:rsid w:val="00D83149"/>
    <w:rsid w:val="00D838B5"/>
    <w:rsid w:val="00D83C15"/>
    <w:rsid w:val="00D8409D"/>
    <w:rsid w:val="00D84244"/>
    <w:rsid w:val="00D84751"/>
    <w:rsid w:val="00D84AC7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A8"/>
    <w:rsid w:val="00D919D5"/>
    <w:rsid w:val="00D92552"/>
    <w:rsid w:val="00D92BBE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5F9"/>
    <w:rsid w:val="00DA1647"/>
    <w:rsid w:val="00DA16A7"/>
    <w:rsid w:val="00DA17E5"/>
    <w:rsid w:val="00DA255B"/>
    <w:rsid w:val="00DA29D8"/>
    <w:rsid w:val="00DA2D6B"/>
    <w:rsid w:val="00DA301E"/>
    <w:rsid w:val="00DA3067"/>
    <w:rsid w:val="00DA3175"/>
    <w:rsid w:val="00DA3402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7B"/>
    <w:rsid w:val="00DA5C90"/>
    <w:rsid w:val="00DA5DA8"/>
    <w:rsid w:val="00DA600E"/>
    <w:rsid w:val="00DA60BF"/>
    <w:rsid w:val="00DA62CA"/>
    <w:rsid w:val="00DA715C"/>
    <w:rsid w:val="00DA741A"/>
    <w:rsid w:val="00DA7866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2A31"/>
    <w:rsid w:val="00DB3573"/>
    <w:rsid w:val="00DB40AC"/>
    <w:rsid w:val="00DB4A7A"/>
    <w:rsid w:val="00DB5ED9"/>
    <w:rsid w:val="00DB68BB"/>
    <w:rsid w:val="00DB7BC1"/>
    <w:rsid w:val="00DC0450"/>
    <w:rsid w:val="00DC05BC"/>
    <w:rsid w:val="00DC0CE3"/>
    <w:rsid w:val="00DC1673"/>
    <w:rsid w:val="00DC2879"/>
    <w:rsid w:val="00DC29E4"/>
    <w:rsid w:val="00DC2B45"/>
    <w:rsid w:val="00DC313D"/>
    <w:rsid w:val="00DC34C3"/>
    <w:rsid w:val="00DC3E22"/>
    <w:rsid w:val="00DC3EB6"/>
    <w:rsid w:val="00DC459B"/>
    <w:rsid w:val="00DC5242"/>
    <w:rsid w:val="00DC53A6"/>
    <w:rsid w:val="00DC5B9C"/>
    <w:rsid w:val="00DC5F8C"/>
    <w:rsid w:val="00DC64A0"/>
    <w:rsid w:val="00DC6A58"/>
    <w:rsid w:val="00DC6DE1"/>
    <w:rsid w:val="00DC6EDA"/>
    <w:rsid w:val="00DC780F"/>
    <w:rsid w:val="00DC7AC1"/>
    <w:rsid w:val="00DD157D"/>
    <w:rsid w:val="00DD15AA"/>
    <w:rsid w:val="00DD1EDB"/>
    <w:rsid w:val="00DD2BE8"/>
    <w:rsid w:val="00DD2C73"/>
    <w:rsid w:val="00DD2FE2"/>
    <w:rsid w:val="00DD30A1"/>
    <w:rsid w:val="00DD3402"/>
    <w:rsid w:val="00DD3413"/>
    <w:rsid w:val="00DD361C"/>
    <w:rsid w:val="00DD3F1C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2412"/>
    <w:rsid w:val="00DF2DE7"/>
    <w:rsid w:val="00DF34D3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AA4"/>
    <w:rsid w:val="00DF6E6E"/>
    <w:rsid w:val="00DF7483"/>
    <w:rsid w:val="00DF75BE"/>
    <w:rsid w:val="00DF7824"/>
    <w:rsid w:val="00DF788D"/>
    <w:rsid w:val="00DF7EB9"/>
    <w:rsid w:val="00DF7EF1"/>
    <w:rsid w:val="00DF7FB6"/>
    <w:rsid w:val="00E001E5"/>
    <w:rsid w:val="00E008D5"/>
    <w:rsid w:val="00E00A6D"/>
    <w:rsid w:val="00E00B6C"/>
    <w:rsid w:val="00E00D6D"/>
    <w:rsid w:val="00E01792"/>
    <w:rsid w:val="00E01D35"/>
    <w:rsid w:val="00E01E8B"/>
    <w:rsid w:val="00E0214E"/>
    <w:rsid w:val="00E0216D"/>
    <w:rsid w:val="00E024E4"/>
    <w:rsid w:val="00E0269F"/>
    <w:rsid w:val="00E030C8"/>
    <w:rsid w:val="00E03144"/>
    <w:rsid w:val="00E03169"/>
    <w:rsid w:val="00E03BCA"/>
    <w:rsid w:val="00E04022"/>
    <w:rsid w:val="00E041D9"/>
    <w:rsid w:val="00E042BC"/>
    <w:rsid w:val="00E04315"/>
    <w:rsid w:val="00E0438A"/>
    <w:rsid w:val="00E049C1"/>
    <w:rsid w:val="00E049E8"/>
    <w:rsid w:val="00E04ABB"/>
    <w:rsid w:val="00E04E95"/>
    <w:rsid w:val="00E06200"/>
    <w:rsid w:val="00E06534"/>
    <w:rsid w:val="00E06925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E4F"/>
    <w:rsid w:val="00E11FB9"/>
    <w:rsid w:val="00E12046"/>
    <w:rsid w:val="00E13226"/>
    <w:rsid w:val="00E13967"/>
    <w:rsid w:val="00E1411A"/>
    <w:rsid w:val="00E1476B"/>
    <w:rsid w:val="00E148CB"/>
    <w:rsid w:val="00E149E7"/>
    <w:rsid w:val="00E15AD1"/>
    <w:rsid w:val="00E15C1B"/>
    <w:rsid w:val="00E15D1C"/>
    <w:rsid w:val="00E15E48"/>
    <w:rsid w:val="00E164FE"/>
    <w:rsid w:val="00E166C3"/>
    <w:rsid w:val="00E16A46"/>
    <w:rsid w:val="00E16DC9"/>
    <w:rsid w:val="00E17598"/>
    <w:rsid w:val="00E175A1"/>
    <w:rsid w:val="00E17794"/>
    <w:rsid w:val="00E17919"/>
    <w:rsid w:val="00E20175"/>
    <w:rsid w:val="00E20585"/>
    <w:rsid w:val="00E20AEA"/>
    <w:rsid w:val="00E21204"/>
    <w:rsid w:val="00E2151D"/>
    <w:rsid w:val="00E21913"/>
    <w:rsid w:val="00E226D5"/>
    <w:rsid w:val="00E2294E"/>
    <w:rsid w:val="00E23CFC"/>
    <w:rsid w:val="00E24738"/>
    <w:rsid w:val="00E24828"/>
    <w:rsid w:val="00E24870"/>
    <w:rsid w:val="00E24E83"/>
    <w:rsid w:val="00E25066"/>
    <w:rsid w:val="00E2557E"/>
    <w:rsid w:val="00E25B2F"/>
    <w:rsid w:val="00E26C79"/>
    <w:rsid w:val="00E26DB5"/>
    <w:rsid w:val="00E2704A"/>
    <w:rsid w:val="00E271AB"/>
    <w:rsid w:val="00E27A59"/>
    <w:rsid w:val="00E3059B"/>
    <w:rsid w:val="00E308DA"/>
    <w:rsid w:val="00E3091F"/>
    <w:rsid w:val="00E30BA2"/>
    <w:rsid w:val="00E310AE"/>
    <w:rsid w:val="00E31150"/>
    <w:rsid w:val="00E31C2E"/>
    <w:rsid w:val="00E31D5F"/>
    <w:rsid w:val="00E33595"/>
    <w:rsid w:val="00E3382F"/>
    <w:rsid w:val="00E346C3"/>
    <w:rsid w:val="00E347A9"/>
    <w:rsid w:val="00E34CCA"/>
    <w:rsid w:val="00E35E02"/>
    <w:rsid w:val="00E36BEC"/>
    <w:rsid w:val="00E37D92"/>
    <w:rsid w:val="00E403EF"/>
    <w:rsid w:val="00E40C83"/>
    <w:rsid w:val="00E40D01"/>
    <w:rsid w:val="00E41857"/>
    <w:rsid w:val="00E41E41"/>
    <w:rsid w:val="00E42223"/>
    <w:rsid w:val="00E42835"/>
    <w:rsid w:val="00E42BBC"/>
    <w:rsid w:val="00E42DBE"/>
    <w:rsid w:val="00E436B7"/>
    <w:rsid w:val="00E44A4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845"/>
    <w:rsid w:val="00E55849"/>
    <w:rsid w:val="00E56014"/>
    <w:rsid w:val="00E5604F"/>
    <w:rsid w:val="00E56207"/>
    <w:rsid w:val="00E564C7"/>
    <w:rsid w:val="00E5764B"/>
    <w:rsid w:val="00E57F28"/>
    <w:rsid w:val="00E600CD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74A"/>
    <w:rsid w:val="00E6796A"/>
    <w:rsid w:val="00E67A85"/>
    <w:rsid w:val="00E70447"/>
    <w:rsid w:val="00E7112F"/>
    <w:rsid w:val="00E71943"/>
    <w:rsid w:val="00E71DD8"/>
    <w:rsid w:val="00E7231A"/>
    <w:rsid w:val="00E73193"/>
    <w:rsid w:val="00E73198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29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5BC9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4F9C"/>
    <w:rsid w:val="00E953CB"/>
    <w:rsid w:val="00E95C7B"/>
    <w:rsid w:val="00E95D36"/>
    <w:rsid w:val="00E96634"/>
    <w:rsid w:val="00E968BD"/>
    <w:rsid w:val="00E96D23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4856"/>
    <w:rsid w:val="00EB4E93"/>
    <w:rsid w:val="00EB5186"/>
    <w:rsid w:val="00EB54A5"/>
    <w:rsid w:val="00EB57D4"/>
    <w:rsid w:val="00EB5B0A"/>
    <w:rsid w:val="00EB6652"/>
    <w:rsid w:val="00EB665F"/>
    <w:rsid w:val="00EB6A44"/>
    <w:rsid w:val="00EB6CCD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1FEE"/>
    <w:rsid w:val="00EC22BA"/>
    <w:rsid w:val="00EC25E6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C37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743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1FEB"/>
    <w:rsid w:val="00EE2190"/>
    <w:rsid w:val="00EE221C"/>
    <w:rsid w:val="00EE2230"/>
    <w:rsid w:val="00EE25E6"/>
    <w:rsid w:val="00EE2708"/>
    <w:rsid w:val="00EE323B"/>
    <w:rsid w:val="00EE36A8"/>
    <w:rsid w:val="00EE36CE"/>
    <w:rsid w:val="00EE3B2E"/>
    <w:rsid w:val="00EE3C0A"/>
    <w:rsid w:val="00EE4838"/>
    <w:rsid w:val="00EE505D"/>
    <w:rsid w:val="00EE50A7"/>
    <w:rsid w:val="00EE596D"/>
    <w:rsid w:val="00EE5AC8"/>
    <w:rsid w:val="00EE5D8F"/>
    <w:rsid w:val="00EE6CBF"/>
    <w:rsid w:val="00EF0086"/>
    <w:rsid w:val="00EF01F2"/>
    <w:rsid w:val="00EF09BB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5D3"/>
    <w:rsid w:val="00EF4E1F"/>
    <w:rsid w:val="00EF6075"/>
    <w:rsid w:val="00EF6F57"/>
    <w:rsid w:val="00EF7763"/>
    <w:rsid w:val="00EF7A46"/>
    <w:rsid w:val="00F007BF"/>
    <w:rsid w:val="00F012B0"/>
    <w:rsid w:val="00F01595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6"/>
    <w:rsid w:val="00F118DE"/>
    <w:rsid w:val="00F121B5"/>
    <w:rsid w:val="00F13224"/>
    <w:rsid w:val="00F13B46"/>
    <w:rsid w:val="00F13DC5"/>
    <w:rsid w:val="00F145A6"/>
    <w:rsid w:val="00F14825"/>
    <w:rsid w:val="00F154C2"/>
    <w:rsid w:val="00F15C59"/>
    <w:rsid w:val="00F15F79"/>
    <w:rsid w:val="00F165BC"/>
    <w:rsid w:val="00F1675C"/>
    <w:rsid w:val="00F16B45"/>
    <w:rsid w:val="00F16C02"/>
    <w:rsid w:val="00F17640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8B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27D8E"/>
    <w:rsid w:val="00F30065"/>
    <w:rsid w:val="00F305C1"/>
    <w:rsid w:val="00F30CE2"/>
    <w:rsid w:val="00F30D6F"/>
    <w:rsid w:val="00F30DBF"/>
    <w:rsid w:val="00F30F9C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068B"/>
    <w:rsid w:val="00F41525"/>
    <w:rsid w:val="00F418CE"/>
    <w:rsid w:val="00F42260"/>
    <w:rsid w:val="00F42DC3"/>
    <w:rsid w:val="00F4328E"/>
    <w:rsid w:val="00F4329D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5FF5"/>
    <w:rsid w:val="00F463B6"/>
    <w:rsid w:val="00F46788"/>
    <w:rsid w:val="00F47514"/>
    <w:rsid w:val="00F476DB"/>
    <w:rsid w:val="00F47C4E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55C7"/>
    <w:rsid w:val="00F66131"/>
    <w:rsid w:val="00F666D7"/>
    <w:rsid w:val="00F66991"/>
    <w:rsid w:val="00F67376"/>
    <w:rsid w:val="00F67CC2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94"/>
    <w:rsid w:val="00F73DDD"/>
    <w:rsid w:val="00F74125"/>
    <w:rsid w:val="00F743FF"/>
    <w:rsid w:val="00F74957"/>
    <w:rsid w:val="00F750F9"/>
    <w:rsid w:val="00F75538"/>
    <w:rsid w:val="00F75EAC"/>
    <w:rsid w:val="00F7631F"/>
    <w:rsid w:val="00F764A8"/>
    <w:rsid w:val="00F769B7"/>
    <w:rsid w:val="00F76ADA"/>
    <w:rsid w:val="00F76BEF"/>
    <w:rsid w:val="00F76C5F"/>
    <w:rsid w:val="00F771F2"/>
    <w:rsid w:val="00F804A6"/>
    <w:rsid w:val="00F80681"/>
    <w:rsid w:val="00F80B47"/>
    <w:rsid w:val="00F80CDE"/>
    <w:rsid w:val="00F81473"/>
    <w:rsid w:val="00F8228B"/>
    <w:rsid w:val="00F82B01"/>
    <w:rsid w:val="00F83725"/>
    <w:rsid w:val="00F838FF"/>
    <w:rsid w:val="00F83E94"/>
    <w:rsid w:val="00F83FC1"/>
    <w:rsid w:val="00F84AEA"/>
    <w:rsid w:val="00F850F6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5B6F"/>
    <w:rsid w:val="00F96347"/>
    <w:rsid w:val="00F96628"/>
    <w:rsid w:val="00FA058E"/>
    <w:rsid w:val="00FA0723"/>
    <w:rsid w:val="00FA0866"/>
    <w:rsid w:val="00FA186D"/>
    <w:rsid w:val="00FA1C8C"/>
    <w:rsid w:val="00FA294A"/>
    <w:rsid w:val="00FA2C2F"/>
    <w:rsid w:val="00FA52A3"/>
    <w:rsid w:val="00FA69D7"/>
    <w:rsid w:val="00FA6EEC"/>
    <w:rsid w:val="00FA7091"/>
    <w:rsid w:val="00FA7EFD"/>
    <w:rsid w:val="00FB01D5"/>
    <w:rsid w:val="00FB02A2"/>
    <w:rsid w:val="00FB042A"/>
    <w:rsid w:val="00FB08DF"/>
    <w:rsid w:val="00FB0BC2"/>
    <w:rsid w:val="00FB10D9"/>
    <w:rsid w:val="00FB1B4C"/>
    <w:rsid w:val="00FB2092"/>
    <w:rsid w:val="00FB21D4"/>
    <w:rsid w:val="00FB2416"/>
    <w:rsid w:val="00FB26FC"/>
    <w:rsid w:val="00FB28DA"/>
    <w:rsid w:val="00FB2DC7"/>
    <w:rsid w:val="00FB2FEF"/>
    <w:rsid w:val="00FB31C2"/>
    <w:rsid w:val="00FB3F47"/>
    <w:rsid w:val="00FB4001"/>
    <w:rsid w:val="00FB41B5"/>
    <w:rsid w:val="00FB41D3"/>
    <w:rsid w:val="00FB4275"/>
    <w:rsid w:val="00FB4A31"/>
    <w:rsid w:val="00FB4CD6"/>
    <w:rsid w:val="00FB4D8B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C7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2F1B"/>
    <w:rsid w:val="00FD33AB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6EA"/>
    <w:rsid w:val="00FD771D"/>
    <w:rsid w:val="00FD7FA5"/>
    <w:rsid w:val="00FE08A2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587930"/>
    <w:pPr>
      <w:ind w:left="1134" w:hanging="1134"/>
    </w:pPr>
  </w:style>
  <w:style w:type="paragraph" w:styleId="41">
    <w:name w:val="toc 4"/>
    <w:basedOn w:val="31"/>
    <w:semiHidden/>
    <w:rsid w:val="00587930"/>
    <w:pPr>
      <w:ind w:left="1418" w:hanging="1418"/>
    </w:pPr>
  </w:style>
  <w:style w:type="paragraph" w:styleId="50">
    <w:name w:val="toc 5"/>
    <w:basedOn w:val="41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587930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6">
    <w:name w:val="Balloon Text"/>
    <w:basedOn w:val="a"/>
    <w:link w:val="a7"/>
    <w:rsid w:val="00D1739D"/>
    <w:pPr>
      <w:spacing w:after="0"/>
    </w:pPr>
    <w:rPr>
      <w:sz w:val="18"/>
      <w:szCs w:val="18"/>
    </w:rPr>
  </w:style>
  <w:style w:type="character" w:customStyle="1" w:styleId="a7">
    <w:name w:val="批注框文本 字符"/>
    <w:link w:val="a6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8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9">
    <w:name w:val="Hyperlink"/>
    <w:rsid w:val="004312B9"/>
    <w:rPr>
      <w:color w:val="0563C1"/>
      <w:u w:val="single"/>
    </w:rPr>
  </w:style>
  <w:style w:type="table" w:styleId="aa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b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2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c">
    <w:name w:val="annotation reference"/>
    <w:basedOn w:val="a0"/>
    <w:uiPriority w:val="99"/>
    <w:rsid w:val="003B5E05"/>
    <w:rPr>
      <w:sz w:val="21"/>
      <w:szCs w:val="21"/>
    </w:rPr>
  </w:style>
  <w:style w:type="paragraph" w:styleId="ad">
    <w:name w:val="annotation text"/>
    <w:basedOn w:val="a"/>
    <w:link w:val="ae"/>
    <w:uiPriority w:val="99"/>
    <w:rsid w:val="003B5E05"/>
  </w:style>
  <w:style w:type="character" w:customStyle="1" w:styleId="ae">
    <w:name w:val="批注文字 字符"/>
    <w:basedOn w:val="a0"/>
    <w:link w:val="ad"/>
    <w:uiPriority w:val="99"/>
    <w:rsid w:val="003B5E05"/>
    <w:rPr>
      <w:color w:val="000000"/>
      <w:lang w:val="en-GB" w:eastAsia="ja-JP"/>
    </w:rPr>
  </w:style>
  <w:style w:type="paragraph" w:styleId="af">
    <w:name w:val="annotation subject"/>
    <w:basedOn w:val="ad"/>
    <w:next w:val="ad"/>
    <w:link w:val="af0"/>
    <w:rsid w:val="003B5E05"/>
    <w:rPr>
      <w:b/>
      <w:bCs/>
    </w:rPr>
  </w:style>
  <w:style w:type="character" w:customStyle="1" w:styleId="af0">
    <w:name w:val="批注主题 字符"/>
    <w:basedOn w:val="ae"/>
    <w:link w:val="af"/>
    <w:rsid w:val="003B5E05"/>
    <w:rPr>
      <w:b/>
      <w:bCs/>
      <w:color w:val="000000"/>
      <w:lang w:val="en-GB" w:eastAsia="ja-JP"/>
    </w:rPr>
  </w:style>
  <w:style w:type="paragraph" w:styleId="af1">
    <w:name w:val="List Paragraph"/>
    <w:aliases w:val="Task Body"/>
    <w:basedOn w:val="a"/>
    <w:link w:val="af2"/>
    <w:uiPriority w:val="34"/>
    <w:qFormat/>
    <w:rsid w:val="00BC5BC4"/>
    <w:pPr>
      <w:ind w:firstLineChars="200" w:firstLine="420"/>
    </w:pPr>
  </w:style>
  <w:style w:type="character" w:customStyle="1" w:styleId="20">
    <w:name w:val="标题 2 字符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f3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4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af5"/>
    <w:uiPriority w:val="35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customStyle="1" w:styleId="af5">
    <w:name w:val="题注 字符"/>
    <w:aliases w:val="cap 字符,Caption Char1 Char 字符,cap Char Char1 字符,Caption Char Char1 Char 字符,cap Char2 字符,cap1 字符,cap2 字符,cap11 字符,Légende-figure 字符,Légende-figure Char 字符,captions 字符,Légende-figure Char Char Char Char 字符,Beschrifubg 字符,Beschriftung Char 字符,label 字符"/>
    <w:link w:val="af4"/>
    <w:uiPriority w:val="35"/>
    <w:rsid w:val="00BD7F3F"/>
    <w:rPr>
      <w:rFonts w:ascii="Calibri Light" w:eastAsia="黑体" w:hAnsi="Calibri Light"/>
      <w:lang w:eastAsia="de-DE"/>
    </w:rPr>
  </w:style>
  <w:style w:type="character" w:customStyle="1" w:styleId="af2">
    <w:name w:val="列出段落 字符"/>
    <w:aliases w:val="Task Body 字符"/>
    <w:link w:val="af1"/>
    <w:uiPriority w:val="34"/>
    <w:locked/>
    <w:rsid w:val="00BD7F3F"/>
    <w:rPr>
      <w:color w:val="000000"/>
      <w:lang w:val="en-GB" w:eastAsia="ja-JP"/>
    </w:rPr>
  </w:style>
  <w:style w:type="character" w:customStyle="1" w:styleId="TAHCar">
    <w:name w:val="TAH Car"/>
    <w:rsid w:val="0004085A"/>
    <w:rPr>
      <w:rFonts w:ascii="Arial" w:hAnsi="Arial"/>
      <w:b/>
      <w:sz w:val="18"/>
      <w:lang w:eastAsia="en-US"/>
    </w:rPr>
  </w:style>
  <w:style w:type="table" w:customStyle="1" w:styleId="TableGrid1">
    <w:name w:val="Table Grid1"/>
    <w:basedOn w:val="a1"/>
    <w:next w:val="aa"/>
    <w:rsid w:val="00964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403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EDDC3-0510-4A6F-9983-B9F4342AD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5508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rev2</cp:lastModifiedBy>
  <cp:revision>21</cp:revision>
  <cp:lastPrinted>2015-05-15T08:39:00Z</cp:lastPrinted>
  <dcterms:created xsi:type="dcterms:W3CDTF">2018-09-29T03:08:00Z</dcterms:created>
  <dcterms:modified xsi:type="dcterms:W3CDTF">2018-10-09T12:49:00Z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(3)5p75vVvnFJWYOtmR0kEXHt144FMDRa0WnZ4wrdkHXxs2b4RtLuXq6n/R6mJS3Fps5qlTFb7o
twmEMor5SmVOrZv/Cx7frPrvpLMwsklc/+jVdJhd/qggo7oazoDklbBCZ10NOTHoL7UTphbv
BF3g8q4LzXKzjcZqxWMg1rfo/5+M3L4apu+rSyrAuzWYOlfSL5tOVLWcqPdmStZJv4O5DpOw
gH1NG4IAlf+TaSLGW/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rtGeEdgB5aR01hsnbzVJHrUgLHIQcQr1zm8WG2soRj26MYRXl8gYKx
5MuCv7JM/vTtq4ACfTJCodRA0GyamWbPN0oDEHG88x/lQ3hR8J82F4UypdQPxZ3BSuNTddqW
JcxMAF3nd9f+yiWU0pOFD4vbZ2HtHIZ0nJhoa+K4hRAXobPYGD6ZuaV9yT+KtCwGiLhVSEyb
6Zvtrd3JCrAoKC0T4KaVxlGoBXLwF9juf/GP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SFxnaxkpSR2rrLpePOE9d6DkkF2r6sNlr/lN
2Mcks/FMTHWlchh1MmJVHLSCq/xi2Q==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1538182054</vt:lpwstr>
  </property>
</Properties>
</file>